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B66CFF" w14:textId="69017675" w:rsidR="00285406" w:rsidRDefault="00A762A7">
      <w:r>
        <w:rPr>
          <w:noProof/>
        </w:rPr>
        <w:drawing>
          <wp:anchor distT="0" distB="0" distL="114300" distR="114300" simplePos="0" relativeHeight="251809792" behindDoc="0" locked="0" layoutInCell="1" allowOverlap="1" wp14:anchorId="5BD52BF8" wp14:editId="0DC9AFDE">
            <wp:simplePos x="0" y="0"/>
            <wp:positionH relativeFrom="page">
              <wp:posOffset>2861310</wp:posOffset>
            </wp:positionH>
            <wp:positionV relativeFrom="page">
              <wp:posOffset>8858250</wp:posOffset>
            </wp:positionV>
            <wp:extent cx="933450" cy="471170"/>
            <wp:effectExtent l="0" t="0" r="6350" b="11430"/>
            <wp:wrapThrough wrapText="bothSides">
              <wp:wrapPolygon edited="0">
                <wp:start x="0" y="0"/>
                <wp:lineTo x="0" y="20960"/>
                <wp:lineTo x="21159" y="20960"/>
                <wp:lineTo x="21159" y="0"/>
                <wp:lineTo x="0" y="0"/>
              </wp:wrapPolygon>
            </wp:wrapThrough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ber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71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10816" behindDoc="0" locked="0" layoutInCell="1" allowOverlap="1" wp14:anchorId="7D88E757" wp14:editId="4332C559">
            <wp:simplePos x="0" y="0"/>
            <wp:positionH relativeFrom="page">
              <wp:posOffset>6076315</wp:posOffset>
            </wp:positionH>
            <wp:positionV relativeFrom="page">
              <wp:posOffset>8862060</wp:posOffset>
            </wp:positionV>
            <wp:extent cx="933450" cy="471170"/>
            <wp:effectExtent l="0" t="0" r="6350" b="11430"/>
            <wp:wrapThrough wrapText="bothSides">
              <wp:wrapPolygon edited="0">
                <wp:start x="0" y="0"/>
                <wp:lineTo x="0" y="20960"/>
                <wp:lineTo x="21159" y="20960"/>
                <wp:lineTo x="21159" y="0"/>
                <wp:lineTo x="0" y="0"/>
              </wp:wrapPolygon>
            </wp:wrapThrough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ber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71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98528" behindDoc="0" locked="0" layoutInCell="1" allowOverlap="1" wp14:anchorId="0B4FD871" wp14:editId="65D8EFE0">
            <wp:simplePos x="0" y="0"/>
            <wp:positionH relativeFrom="page">
              <wp:posOffset>6076315</wp:posOffset>
            </wp:positionH>
            <wp:positionV relativeFrom="page">
              <wp:posOffset>1551940</wp:posOffset>
            </wp:positionV>
            <wp:extent cx="933450" cy="471170"/>
            <wp:effectExtent l="0" t="0" r="6350" b="11430"/>
            <wp:wrapThrough wrapText="bothSides">
              <wp:wrapPolygon edited="0">
                <wp:start x="0" y="0"/>
                <wp:lineTo x="0" y="20960"/>
                <wp:lineTo x="21159" y="20960"/>
                <wp:lineTo x="21159" y="0"/>
                <wp:lineTo x="0" y="0"/>
              </wp:wrapPolygon>
            </wp:wrapThrough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ber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71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1600" behindDoc="0" locked="0" layoutInCell="1" allowOverlap="1" wp14:anchorId="46D2602A" wp14:editId="51E8064D">
            <wp:simplePos x="0" y="0"/>
            <wp:positionH relativeFrom="page">
              <wp:posOffset>6076315</wp:posOffset>
            </wp:positionH>
            <wp:positionV relativeFrom="page">
              <wp:posOffset>3376295</wp:posOffset>
            </wp:positionV>
            <wp:extent cx="933450" cy="471170"/>
            <wp:effectExtent l="0" t="0" r="6350" b="11430"/>
            <wp:wrapThrough wrapText="bothSides">
              <wp:wrapPolygon edited="0">
                <wp:start x="0" y="0"/>
                <wp:lineTo x="0" y="20960"/>
                <wp:lineTo x="21159" y="20960"/>
                <wp:lineTo x="21159" y="0"/>
                <wp:lineTo x="0" y="0"/>
              </wp:wrapPolygon>
            </wp:wrapThrough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ber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71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4672" behindDoc="0" locked="0" layoutInCell="1" allowOverlap="1" wp14:anchorId="11292539" wp14:editId="586F2B8A">
            <wp:simplePos x="0" y="0"/>
            <wp:positionH relativeFrom="page">
              <wp:posOffset>6076315</wp:posOffset>
            </wp:positionH>
            <wp:positionV relativeFrom="page">
              <wp:posOffset>5212080</wp:posOffset>
            </wp:positionV>
            <wp:extent cx="933450" cy="471170"/>
            <wp:effectExtent l="0" t="0" r="6350" b="11430"/>
            <wp:wrapThrough wrapText="bothSides">
              <wp:wrapPolygon edited="0">
                <wp:start x="0" y="0"/>
                <wp:lineTo x="0" y="20960"/>
                <wp:lineTo x="21159" y="20960"/>
                <wp:lineTo x="21159" y="0"/>
                <wp:lineTo x="0" y="0"/>
              </wp:wrapPolygon>
            </wp:wrapThrough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ber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71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3648" behindDoc="0" locked="0" layoutInCell="1" allowOverlap="1" wp14:anchorId="3DF978C2" wp14:editId="39695E8F">
            <wp:simplePos x="0" y="0"/>
            <wp:positionH relativeFrom="page">
              <wp:posOffset>2861310</wp:posOffset>
            </wp:positionH>
            <wp:positionV relativeFrom="page">
              <wp:posOffset>5208270</wp:posOffset>
            </wp:positionV>
            <wp:extent cx="933450" cy="471170"/>
            <wp:effectExtent l="0" t="0" r="6350" b="11430"/>
            <wp:wrapThrough wrapText="bothSides">
              <wp:wrapPolygon edited="0">
                <wp:start x="0" y="0"/>
                <wp:lineTo x="0" y="20960"/>
                <wp:lineTo x="21159" y="20960"/>
                <wp:lineTo x="21159" y="0"/>
                <wp:lineTo x="0" y="0"/>
              </wp:wrapPolygon>
            </wp:wrapThrough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ber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71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6720" behindDoc="0" locked="0" layoutInCell="1" allowOverlap="1" wp14:anchorId="02E0D398" wp14:editId="00A3400E">
            <wp:simplePos x="0" y="0"/>
            <wp:positionH relativeFrom="page">
              <wp:posOffset>2861310</wp:posOffset>
            </wp:positionH>
            <wp:positionV relativeFrom="page">
              <wp:posOffset>7052310</wp:posOffset>
            </wp:positionV>
            <wp:extent cx="933450" cy="471170"/>
            <wp:effectExtent l="0" t="0" r="6350" b="11430"/>
            <wp:wrapThrough wrapText="bothSides">
              <wp:wrapPolygon edited="0">
                <wp:start x="0" y="0"/>
                <wp:lineTo x="0" y="20960"/>
                <wp:lineTo x="21159" y="20960"/>
                <wp:lineTo x="21159" y="0"/>
                <wp:lineTo x="0" y="0"/>
              </wp:wrapPolygon>
            </wp:wrapThrough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ber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71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7744" behindDoc="0" locked="0" layoutInCell="1" allowOverlap="1" wp14:anchorId="67AFAD1C" wp14:editId="47888B64">
            <wp:simplePos x="0" y="0"/>
            <wp:positionH relativeFrom="page">
              <wp:posOffset>6076315</wp:posOffset>
            </wp:positionH>
            <wp:positionV relativeFrom="page">
              <wp:posOffset>7056120</wp:posOffset>
            </wp:positionV>
            <wp:extent cx="933450" cy="471170"/>
            <wp:effectExtent l="0" t="0" r="6350" b="11430"/>
            <wp:wrapThrough wrapText="bothSides">
              <wp:wrapPolygon edited="0">
                <wp:start x="0" y="0"/>
                <wp:lineTo x="0" y="20960"/>
                <wp:lineTo x="21159" y="20960"/>
                <wp:lineTo x="21159" y="0"/>
                <wp:lineTo x="0" y="0"/>
              </wp:wrapPolygon>
            </wp:wrapThrough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ber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71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0576" behindDoc="0" locked="0" layoutInCell="1" allowOverlap="1" wp14:anchorId="3352A0BE" wp14:editId="502B7F27">
            <wp:simplePos x="0" y="0"/>
            <wp:positionH relativeFrom="page">
              <wp:posOffset>2861310</wp:posOffset>
            </wp:positionH>
            <wp:positionV relativeFrom="page">
              <wp:posOffset>3385185</wp:posOffset>
            </wp:positionV>
            <wp:extent cx="933450" cy="471170"/>
            <wp:effectExtent l="0" t="0" r="6350" b="11430"/>
            <wp:wrapThrough wrapText="bothSides">
              <wp:wrapPolygon edited="0">
                <wp:start x="0" y="0"/>
                <wp:lineTo x="0" y="20960"/>
                <wp:lineTo x="21159" y="20960"/>
                <wp:lineTo x="21159" y="0"/>
                <wp:lineTo x="0" y="0"/>
              </wp:wrapPolygon>
            </wp:wrapThrough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ber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71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96480" behindDoc="0" locked="0" layoutInCell="1" allowOverlap="1" wp14:anchorId="7438921E" wp14:editId="655A6043">
            <wp:simplePos x="0" y="0"/>
            <wp:positionH relativeFrom="page">
              <wp:posOffset>2861310</wp:posOffset>
            </wp:positionH>
            <wp:positionV relativeFrom="page">
              <wp:posOffset>1548130</wp:posOffset>
            </wp:positionV>
            <wp:extent cx="933450" cy="471170"/>
            <wp:effectExtent l="0" t="0" r="6350" b="11430"/>
            <wp:wrapThrough wrapText="bothSides">
              <wp:wrapPolygon edited="0">
                <wp:start x="0" y="0"/>
                <wp:lineTo x="0" y="20960"/>
                <wp:lineTo x="21159" y="20960"/>
                <wp:lineTo x="21159" y="0"/>
                <wp:lineTo x="0" y="0"/>
              </wp:wrapPolygon>
            </wp:wrapThrough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ber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71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E035157" wp14:editId="5DC3CE8F">
                <wp:simplePos x="0" y="0"/>
                <wp:positionH relativeFrom="page">
                  <wp:posOffset>826135</wp:posOffset>
                </wp:positionH>
                <wp:positionV relativeFrom="page">
                  <wp:posOffset>9089390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39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DC84676" w14:textId="77777777" w:rsidR="00991227" w:rsidRPr="00AB3ACC" w:rsidRDefault="00991227" w:rsidP="00991227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50" o:spid="_x0000_s1026" type="#_x0000_t202" style="position:absolute;margin-left:65.05pt;margin-top:715.7pt;width:108pt;height:21.85pt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" filled="f" stroked="f">
                <v:textbox inset="0,0,0,0">
                  <w:txbxContent>
                    <w:p w14:paraId="6DC84676" w14:textId="77777777" w:rsidR="00991227" w:rsidRPr="00AB3ACC" w:rsidRDefault="00991227" w:rsidP="00991227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0BB3344" wp14:editId="0EDA0A24">
                <wp:simplePos x="0" y="0"/>
                <wp:positionH relativeFrom="page">
                  <wp:posOffset>817245</wp:posOffset>
                </wp:positionH>
                <wp:positionV relativeFrom="page">
                  <wp:posOffset>8464550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40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743FE80" w14:textId="77777777" w:rsidR="00991227" w:rsidRPr="00A0690D" w:rsidRDefault="00991227" w:rsidP="00991227">
                            <w:pPr>
                              <w:pStyle w:val="AddressDetails"/>
                            </w:pPr>
                            <w:r>
                              <w:t>hpryor@ACFE.com</w:t>
                            </w:r>
                            <w:r w:rsidRPr="00A0690D">
                              <w:t xml:space="preserve"> </w:t>
                            </w:r>
                          </w:p>
                          <w:p w14:paraId="4687420D" w14:textId="77777777" w:rsidR="00991227" w:rsidRDefault="00991227" w:rsidP="00991227">
                            <w:pPr>
                              <w:pStyle w:val="AddressDetails"/>
                            </w:pPr>
                            <w:r>
                              <w:t>www.ACFE.com</w:t>
                            </w:r>
                          </w:p>
                          <w:p w14:paraId="4DFDC67C" w14:textId="77777777" w:rsidR="00991227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6C8CA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512-478-9000</w:t>
                            </w:r>
                            <w:r w:rsidRPr="00FC751D">
                              <w:fldChar w:fldCharType="end"/>
                            </w:r>
                          </w:p>
                          <w:p w14:paraId="1BB4741E" w14:textId="77777777" w:rsidR="00991227" w:rsidRPr="00A0690D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6C8CA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27" type="#_x0000_t202" style="position:absolute;margin-left:64.35pt;margin-top:666.5pt;width:123.4pt;height:40.25pt;z-index: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" filled="f" stroked="f">
                <v:textbox inset="0,0,0,0">
                  <w:txbxContent>
                    <w:p w14:paraId="3743FE80" w14:textId="77777777" w:rsidR="00991227" w:rsidRPr="00A0690D" w:rsidRDefault="00991227" w:rsidP="00991227">
                      <w:pPr>
                        <w:pStyle w:val="AddressDetails"/>
                      </w:pPr>
                      <w:r>
                        <w:t>hpryor@ACFE.com</w:t>
                      </w:r>
                      <w:r w:rsidRPr="00A0690D">
                        <w:t xml:space="preserve"> </w:t>
                      </w:r>
                    </w:p>
                    <w:p w14:paraId="4687420D" w14:textId="77777777" w:rsidR="00991227" w:rsidRDefault="00991227" w:rsidP="00991227">
                      <w:pPr>
                        <w:pStyle w:val="AddressDetails"/>
                      </w:pPr>
                      <w:r>
                        <w:t>www.ACFE.com</w:t>
                      </w:r>
                    </w:p>
                    <w:p w14:paraId="4DFDC67C" w14:textId="77777777" w:rsidR="00991227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6C8CA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512-478-9000</w:t>
                      </w:r>
                      <w:r w:rsidRPr="00FC751D">
                        <w:fldChar w:fldCharType="end"/>
                      </w:r>
                    </w:p>
                    <w:p w14:paraId="1BB4741E" w14:textId="77777777" w:rsidR="00991227" w:rsidRPr="00A0690D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6C8CA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E34A5FE" wp14:editId="3276B3BC">
                <wp:simplePos x="0" y="0"/>
                <wp:positionH relativeFrom="page">
                  <wp:posOffset>826135</wp:posOffset>
                </wp:positionH>
                <wp:positionV relativeFrom="page">
                  <wp:posOffset>7967345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41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4D75A0B" w14:textId="77777777" w:rsidR="00991227" w:rsidRDefault="00991227" w:rsidP="00991227">
                            <w:pPr>
                              <w:pStyle w:val="Name"/>
                            </w:pP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instrText xml:space="preserve">="" "[Your Name]"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Helen Pryor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Helen Pryor</w:t>
                            </w:r>
                            <w:r w:rsidRPr="00FC751D">
                              <w:fldChar w:fldCharType="end"/>
                            </w:r>
                          </w:p>
                          <w:p w14:paraId="04A64C37" w14:textId="77777777" w:rsidR="00991227" w:rsidRPr="009D4632" w:rsidRDefault="00991227" w:rsidP="00991227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 w:rsidRPr="009D4632">
                              <w:rPr>
                                <w:sz w:val="20"/>
                                <w:szCs w:val="20"/>
                              </w:rPr>
                              <w:t>Graphic Designer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3" o:spid="_x0000_s1028" type="#_x0000_t202" style="position:absolute;margin-left:65.05pt;margin-top:627.35pt;width:208.8pt;height:28.7pt;z-index: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" filled="f" stroked="f">
                <v:textbox inset="0,0,0,0">
                  <w:txbxContent>
                    <w:p w14:paraId="74D75A0B" w14:textId="77777777" w:rsidR="00991227" w:rsidRDefault="00991227" w:rsidP="00991227">
                      <w:pPr>
                        <w:pStyle w:val="Name"/>
                      </w:pP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instrText xml:space="preserve">="" "[Your Name]"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Helen Pryor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Helen Pryor</w:t>
                      </w:r>
                      <w:r w:rsidRPr="00FC751D">
                        <w:fldChar w:fldCharType="end"/>
                      </w:r>
                    </w:p>
                    <w:p w14:paraId="04A64C37" w14:textId="77777777" w:rsidR="00991227" w:rsidRPr="009D4632" w:rsidRDefault="00991227" w:rsidP="00991227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 w:rsidRPr="009D4632">
                        <w:rPr>
                          <w:sz w:val="20"/>
                          <w:szCs w:val="20"/>
                        </w:rPr>
                        <w:t>Graphic Designer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BF060A8" wp14:editId="4DB2FCEB">
                <wp:simplePos x="0" y="0"/>
                <wp:positionH relativeFrom="page">
                  <wp:posOffset>2590800</wp:posOffset>
                </wp:positionH>
                <wp:positionV relativeFrom="page">
                  <wp:posOffset>8528050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42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AC682F7" w14:textId="77777777" w:rsidR="00991227" w:rsidRPr="00C85015" w:rsidRDefault="00991227" w:rsidP="00991227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04pt;margin-top:671.5pt;width:102.9pt;height:7.25pt;z-index: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" filled="f" stroked="f">
                <v:textbox inset="0,0,0,0">
                  <w:txbxContent>
                    <w:p w14:paraId="7AC682F7" w14:textId="77777777" w:rsidR="00991227" w:rsidRPr="00C85015" w:rsidRDefault="00991227" w:rsidP="00991227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8ADCF02" wp14:editId="2D1C3E1D">
                <wp:simplePos x="0" y="0"/>
                <wp:positionH relativeFrom="page">
                  <wp:posOffset>4032250</wp:posOffset>
                </wp:positionH>
                <wp:positionV relativeFrom="page">
                  <wp:posOffset>9089390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4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C9B2548" w14:textId="77777777" w:rsidR="00991227" w:rsidRPr="00AB3ACC" w:rsidRDefault="00991227" w:rsidP="00991227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17.5pt;margin-top:715.7pt;width:108pt;height:21.85pt;z-index:2517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" filled="f" stroked="f">
                <v:textbox inset="0,0,0,0">
                  <w:txbxContent>
                    <w:p w14:paraId="2C9B2548" w14:textId="77777777" w:rsidR="00991227" w:rsidRPr="00AB3ACC" w:rsidRDefault="00991227" w:rsidP="00991227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8F6FD78" wp14:editId="30A097BC">
                <wp:simplePos x="0" y="0"/>
                <wp:positionH relativeFrom="page">
                  <wp:posOffset>4023360</wp:posOffset>
                </wp:positionH>
                <wp:positionV relativeFrom="page">
                  <wp:posOffset>8464550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44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6F21631" w14:textId="77777777" w:rsidR="00991227" w:rsidRPr="00A0690D" w:rsidRDefault="00991227" w:rsidP="00991227">
                            <w:pPr>
                              <w:pStyle w:val="AddressDetails"/>
                            </w:pPr>
                            <w:r>
                              <w:t>hpryor@ACFE.com</w:t>
                            </w:r>
                            <w:r w:rsidRPr="00A0690D">
                              <w:t xml:space="preserve"> </w:t>
                            </w:r>
                          </w:p>
                          <w:p w14:paraId="204A4A3E" w14:textId="77777777" w:rsidR="00991227" w:rsidRDefault="00991227" w:rsidP="00991227">
                            <w:pPr>
                              <w:pStyle w:val="AddressDetails"/>
                            </w:pPr>
                            <w:r>
                              <w:t>www.ACFE.com</w:t>
                            </w:r>
                          </w:p>
                          <w:p w14:paraId="5D0EEA56" w14:textId="77777777" w:rsidR="00991227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6C8CA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512-478-9000</w:t>
                            </w:r>
                            <w:r w:rsidRPr="00FC751D">
                              <w:fldChar w:fldCharType="end"/>
                            </w:r>
                          </w:p>
                          <w:p w14:paraId="2040DFD4" w14:textId="77777777" w:rsidR="00991227" w:rsidRPr="00A0690D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6C8CA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316.8pt;margin-top:666.5pt;width:123.4pt;height:40.25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" filled="f" stroked="f">
                <v:textbox inset="0,0,0,0">
                  <w:txbxContent>
                    <w:p w14:paraId="56F21631" w14:textId="77777777" w:rsidR="00991227" w:rsidRPr="00A0690D" w:rsidRDefault="00991227" w:rsidP="00991227">
                      <w:pPr>
                        <w:pStyle w:val="AddressDetails"/>
                      </w:pPr>
                      <w:r>
                        <w:t>hpryor@ACFE.com</w:t>
                      </w:r>
                      <w:r w:rsidRPr="00A0690D">
                        <w:t xml:space="preserve"> </w:t>
                      </w:r>
                    </w:p>
                    <w:p w14:paraId="204A4A3E" w14:textId="77777777" w:rsidR="00991227" w:rsidRDefault="00991227" w:rsidP="00991227">
                      <w:pPr>
                        <w:pStyle w:val="AddressDetails"/>
                      </w:pPr>
                      <w:r>
                        <w:t>www.ACFE.com</w:t>
                      </w:r>
                    </w:p>
                    <w:p w14:paraId="5D0EEA56" w14:textId="77777777" w:rsidR="00991227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6C8CA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512-478-9000</w:t>
                      </w:r>
                      <w:r w:rsidRPr="00FC751D">
                        <w:fldChar w:fldCharType="end"/>
                      </w:r>
                    </w:p>
                    <w:p w14:paraId="2040DFD4" w14:textId="77777777" w:rsidR="00991227" w:rsidRPr="00A0690D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6C8CA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067C5B2" wp14:editId="1BE9C185">
                <wp:simplePos x="0" y="0"/>
                <wp:positionH relativeFrom="page">
                  <wp:posOffset>4032250</wp:posOffset>
                </wp:positionH>
                <wp:positionV relativeFrom="page">
                  <wp:posOffset>7967345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45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3D781C8" w14:textId="77777777" w:rsidR="00991227" w:rsidRDefault="00991227" w:rsidP="00991227">
                            <w:pPr>
                              <w:pStyle w:val="Name"/>
                            </w:pP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instrText xml:space="preserve">="" "[Your Name]"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Helen Pryor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Helen Pryor</w:t>
                            </w:r>
                            <w:r w:rsidRPr="00FC751D">
                              <w:fldChar w:fldCharType="end"/>
                            </w:r>
                          </w:p>
                          <w:p w14:paraId="2D9AD795" w14:textId="77777777" w:rsidR="00991227" w:rsidRPr="009D4632" w:rsidRDefault="00991227" w:rsidP="00991227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 w:rsidRPr="009D4632">
                              <w:rPr>
                                <w:sz w:val="20"/>
                                <w:szCs w:val="20"/>
                              </w:rPr>
                              <w:t>Graphic Designer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17.5pt;margin-top:627.35pt;width:208.8pt;height:28.7pt;z-index: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" filled="f" stroked="f">
                <v:textbox inset="0,0,0,0">
                  <w:txbxContent>
                    <w:p w14:paraId="73D781C8" w14:textId="77777777" w:rsidR="00991227" w:rsidRDefault="00991227" w:rsidP="00991227">
                      <w:pPr>
                        <w:pStyle w:val="Name"/>
                      </w:pP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instrText xml:space="preserve">="" "[Your Name]"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Helen Pryor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Helen Pryor</w:t>
                      </w:r>
                      <w:r w:rsidRPr="00FC751D">
                        <w:fldChar w:fldCharType="end"/>
                      </w:r>
                    </w:p>
                    <w:p w14:paraId="2D9AD795" w14:textId="77777777" w:rsidR="00991227" w:rsidRPr="009D4632" w:rsidRDefault="00991227" w:rsidP="00991227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 w:rsidRPr="009D4632">
                        <w:rPr>
                          <w:sz w:val="20"/>
                          <w:szCs w:val="20"/>
                        </w:rPr>
                        <w:t>Graphic Designer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37FADF3" wp14:editId="4AA18FE3">
                <wp:simplePos x="0" y="0"/>
                <wp:positionH relativeFrom="page">
                  <wp:posOffset>5796915</wp:posOffset>
                </wp:positionH>
                <wp:positionV relativeFrom="page">
                  <wp:posOffset>8528050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4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84D47C5" w14:textId="77777777" w:rsidR="00991227" w:rsidRPr="00C85015" w:rsidRDefault="00991227" w:rsidP="00991227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456.45pt;margin-top:671.5pt;width:102.9pt;height:7.25pt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" filled="f" stroked="f">
                <v:textbox inset="0,0,0,0">
                  <w:txbxContent>
                    <w:p w14:paraId="284D47C5" w14:textId="77777777" w:rsidR="00991227" w:rsidRPr="00C85015" w:rsidRDefault="00991227" w:rsidP="00991227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05E228CF" wp14:editId="0367AD09">
                <wp:simplePos x="0" y="0"/>
                <wp:positionH relativeFrom="page">
                  <wp:posOffset>5779770</wp:posOffset>
                </wp:positionH>
                <wp:positionV relativeFrom="page">
                  <wp:posOffset>6694805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3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83FDED3" w14:textId="77777777" w:rsidR="00991227" w:rsidRPr="00C85015" w:rsidRDefault="00991227" w:rsidP="00991227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455.1pt;margin-top:527.15pt;width:102.9pt;height:7.25pt;z-index:25178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" filled="f" stroked="f">
                <v:textbox inset="0,0,0,0">
                  <w:txbxContent>
                    <w:p w14:paraId="683FDED3" w14:textId="77777777" w:rsidR="00991227" w:rsidRPr="00C85015" w:rsidRDefault="00991227" w:rsidP="00991227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4FFDC6A" wp14:editId="2D8BE1E6">
                <wp:simplePos x="0" y="0"/>
                <wp:positionH relativeFrom="page">
                  <wp:posOffset>4015105</wp:posOffset>
                </wp:positionH>
                <wp:positionV relativeFrom="page">
                  <wp:posOffset>6134100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35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1C9019F" w14:textId="77777777" w:rsidR="00991227" w:rsidRDefault="00991227" w:rsidP="00991227">
                            <w:pPr>
                              <w:pStyle w:val="Name"/>
                            </w:pP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instrText xml:space="preserve">="" "[Your Name]"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Helen Pryor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Helen Pryor</w:t>
                            </w:r>
                            <w:r w:rsidRPr="00FC751D">
                              <w:fldChar w:fldCharType="end"/>
                            </w:r>
                          </w:p>
                          <w:p w14:paraId="47502247" w14:textId="77777777" w:rsidR="00991227" w:rsidRPr="009D4632" w:rsidRDefault="00991227" w:rsidP="00991227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 w:rsidRPr="009D4632">
                              <w:rPr>
                                <w:sz w:val="20"/>
                                <w:szCs w:val="20"/>
                              </w:rPr>
                              <w:t>Graphic Designer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316.15pt;margin-top:483pt;width:208.8pt;height:28.7pt;z-index:25178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" filled="f" stroked="f">
                <v:textbox inset="0,0,0,0">
                  <w:txbxContent>
                    <w:p w14:paraId="71C9019F" w14:textId="77777777" w:rsidR="00991227" w:rsidRDefault="00991227" w:rsidP="00991227">
                      <w:pPr>
                        <w:pStyle w:val="Name"/>
                      </w:pP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instrText xml:space="preserve">="" "[Your Name]"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Helen Pryor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Helen Pryor</w:t>
                      </w:r>
                      <w:r w:rsidRPr="00FC751D">
                        <w:fldChar w:fldCharType="end"/>
                      </w:r>
                    </w:p>
                    <w:p w14:paraId="47502247" w14:textId="77777777" w:rsidR="00991227" w:rsidRPr="009D4632" w:rsidRDefault="00991227" w:rsidP="00991227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 w:rsidRPr="009D4632">
                        <w:rPr>
                          <w:sz w:val="20"/>
                          <w:szCs w:val="20"/>
                        </w:rPr>
                        <w:t>Graphic Designer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3A5B0B5" wp14:editId="6A65EDCC">
                <wp:simplePos x="0" y="0"/>
                <wp:positionH relativeFrom="page">
                  <wp:posOffset>4006215</wp:posOffset>
                </wp:positionH>
                <wp:positionV relativeFrom="page">
                  <wp:posOffset>6631305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34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034AA1E" w14:textId="77777777" w:rsidR="00991227" w:rsidRPr="00A0690D" w:rsidRDefault="00991227" w:rsidP="00991227">
                            <w:pPr>
                              <w:pStyle w:val="AddressDetails"/>
                            </w:pPr>
                            <w:r>
                              <w:t>hpryor@ACFE.com</w:t>
                            </w:r>
                            <w:r w:rsidRPr="00A0690D">
                              <w:t xml:space="preserve"> </w:t>
                            </w:r>
                          </w:p>
                          <w:p w14:paraId="5F6F23BA" w14:textId="77777777" w:rsidR="00991227" w:rsidRDefault="00991227" w:rsidP="00991227">
                            <w:pPr>
                              <w:pStyle w:val="AddressDetails"/>
                            </w:pPr>
                            <w:r>
                              <w:t>www.ACFE.com</w:t>
                            </w:r>
                          </w:p>
                          <w:p w14:paraId="45BA86D0" w14:textId="77777777" w:rsidR="00991227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6C8CA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512-478-9000</w:t>
                            </w:r>
                            <w:r w:rsidRPr="00FC751D">
                              <w:fldChar w:fldCharType="end"/>
                            </w:r>
                          </w:p>
                          <w:p w14:paraId="1FD2B726" w14:textId="77777777" w:rsidR="00991227" w:rsidRPr="00A0690D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6C8CA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15.45pt;margin-top:522.15pt;width:123.4pt;height:40.25pt;z-index:25178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" filled="f" stroked="f">
                <v:textbox inset="0,0,0,0">
                  <w:txbxContent>
                    <w:p w14:paraId="6034AA1E" w14:textId="77777777" w:rsidR="00991227" w:rsidRPr="00A0690D" w:rsidRDefault="00991227" w:rsidP="00991227">
                      <w:pPr>
                        <w:pStyle w:val="AddressDetails"/>
                      </w:pPr>
                      <w:r>
                        <w:t>hpryor@ACFE.com</w:t>
                      </w:r>
                      <w:r w:rsidRPr="00A0690D">
                        <w:t xml:space="preserve"> </w:t>
                      </w:r>
                    </w:p>
                    <w:p w14:paraId="5F6F23BA" w14:textId="77777777" w:rsidR="00991227" w:rsidRDefault="00991227" w:rsidP="00991227">
                      <w:pPr>
                        <w:pStyle w:val="AddressDetails"/>
                      </w:pPr>
                      <w:r>
                        <w:t>www.ACFE.com</w:t>
                      </w:r>
                    </w:p>
                    <w:p w14:paraId="45BA86D0" w14:textId="77777777" w:rsidR="00991227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6C8CA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512-478-9000</w:t>
                      </w:r>
                      <w:r w:rsidRPr="00FC751D">
                        <w:fldChar w:fldCharType="end"/>
                      </w:r>
                    </w:p>
                    <w:p w14:paraId="1FD2B726" w14:textId="77777777" w:rsidR="00991227" w:rsidRPr="00A0690D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6C8CA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4048944" wp14:editId="6360A29E">
                <wp:simplePos x="0" y="0"/>
                <wp:positionH relativeFrom="page">
                  <wp:posOffset>4015105</wp:posOffset>
                </wp:positionH>
                <wp:positionV relativeFrom="page">
                  <wp:posOffset>7256145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3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2A933C9" w14:textId="77777777" w:rsidR="00991227" w:rsidRPr="00AB3ACC" w:rsidRDefault="00991227" w:rsidP="00991227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316.15pt;margin-top:571.35pt;width:108pt;height:21.85pt;z-index:25178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" filled="f" stroked="f">
                <v:textbox inset="0,0,0,0">
                  <w:txbxContent>
                    <w:p w14:paraId="72A933C9" w14:textId="77777777" w:rsidR="00991227" w:rsidRPr="00AB3ACC" w:rsidRDefault="00991227" w:rsidP="00991227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D028FCC" wp14:editId="0D4B7CBD">
                <wp:simplePos x="0" y="0"/>
                <wp:positionH relativeFrom="page">
                  <wp:posOffset>2573655</wp:posOffset>
                </wp:positionH>
                <wp:positionV relativeFrom="page">
                  <wp:posOffset>6694805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32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73C62DB" w14:textId="77777777" w:rsidR="00991227" w:rsidRPr="00C85015" w:rsidRDefault="00991227" w:rsidP="00991227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02.65pt;margin-top:527.15pt;width:102.9pt;height:7.25pt;z-index:25177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" filled="f" stroked="f">
                <v:textbox inset="0,0,0,0">
                  <w:txbxContent>
                    <w:p w14:paraId="473C62DB" w14:textId="77777777" w:rsidR="00991227" w:rsidRPr="00C85015" w:rsidRDefault="00991227" w:rsidP="00991227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381161A" wp14:editId="23FD235F">
                <wp:simplePos x="0" y="0"/>
                <wp:positionH relativeFrom="page">
                  <wp:posOffset>808990</wp:posOffset>
                </wp:positionH>
                <wp:positionV relativeFrom="page">
                  <wp:posOffset>6134100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31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CB952B1" w14:textId="77777777" w:rsidR="00991227" w:rsidRDefault="00991227" w:rsidP="00991227">
                            <w:pPr>
                              <w:pStyle w:val="Name"/>
                            </w:pP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instrText xml:space="preserve">="" "[Your Name]"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Helen Pryor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Helen Pryor</w:t>
                            </w:r>
                            <w:r w:rsidRPr="00FC751D">
                              <w:fldChar w:fldCharType="end"/>
                            </w:r>
                          </w:p>
                          <w:p w14:paraId="3CA5FF35" w14:textId="77777777" w:rsidR="00991227" w:rsidRPr="009D4632" w:rsidRDefault="00991227" w:rsidP="00991227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 w:rsidRPr="009D4632">
                              <w:rPr>
                                <w:sz w:val="20"/>
                                <w:szCs w:val="20"/>
                              </w:rPr>
                              <w:t>Graphic Designer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63.7pt;margin-top:483pt;width:208.8pt;height:28.7pt;z-index:25177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" filled="f" stroked="f">
                <v:textbox inset="0,0,0,0">
                  <w:txbxContent>
                    <w:p w14:paraId="0CB952B1" w14:textId="77777777" w:rsidR="00991227" w:rsidRDefault="00991227" w:rsidP="00991227">
                      <w:pPr>
                        <w:pStyle w:val="Name"/>
                      </w:pP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instrText xml:space="preserve">="" "[Your Name]"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Helen Pryor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Helen Pryor</w:t>
                      </w:r>
                      <w:r w:rsidRPr="00FC751D">
                        <w:fldChar w:fldCharType="end"/>
                      </w:r>
                    </w:p>
                    <w:p w14:paraId="3CA5FF35" w14:textId="77777777" w:rsidR="00991227" w:rsidRPr="009D4632" w:rsidRDefault="00991227" w:rsidP="00991227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 w:rsidRPr="009D4632">
                        <w:rPr>
                          <w:sz w:val="20"/>
                          <w:szCs w:val="20"/>
                        </w:rPr>
                        <w:t>Graphic Designer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DC92B40" wp14:editId="4142BCA4">
                <wp:simplePos x="0" y="0"/>
                <wp:positionH relativeFrom="page">
                  <wp:posOffset>800100</wp:posOffset>
                </wp:positionH>
                <wp:positionV relativeFrom="page">
                  <wp:posOffset>6631305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30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EE07D34" w14:textId="77777777" w:rsidR="00991227" w:rsidRPr="00A0690D" w:rsidRDefault="00991227" w:rsidP="00991227">
                            <w:pPr>
                              <w:pStyle w:val="AddressDetails"/>
                            </w:pPr>
                            <w:r>
                              <w:t>hpryor@ACFE.com</w:t>
                            </w:r>
                            <w:r w:rsidRPr="00A0690D">
                              <w:t xml:space="preserve"> </w:t>
                            </w:r>
                          </w:p>
                          <w:p w14:paraId="15301779" w14:textId="77777777" w:rsidR="00991227" w:rsidRDefault="00991227" w:rsidP="00991227">
                            <w:pPr>
                              <w:pStyle w:val="AddressDetails"/>
                            </w:pPr>
                            <w:r>
                              <w:t>www.ACFE.com</w:t>
                            </w:r>
                          </w:p>
                          <w:p w14:paraId="71013FCA" w14:textId="77777777" w:rsidR="00991227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6C8CA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512-478-9000</w:t>
                            </w:r>
                            <w:r w:rsidRPr="00FC751D">
                              <w:fldChar w:fldCharType="end"/>
                            </w:r>
                          </w:p>
                          <w:p w14:paraId="57F9297C" w14:textId="77777777" w:rsidR="00991227" w:rsidRPr="00A0690D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6C8CA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63pt;margin-top:522.15pt;width:123.4pt;height:40.25pt;z-index:25177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" filled="f" stroked="f">
                <v:textbox inset="0,0,0,0">
                  <w:txbxContent>
                    <w:p w14:paraId="4EE07D34" w14:textId="77777777" w:rsidR="00991227" w:rsidRPr="00A0690D" w:rsidRDefault="00991227" w:rsidP="00991227">
                      <w:pPr>
                        <w:pStyle w:val="AddressDetails"/>
                      </w:pPr>
                      <w:r>
                        <w:t>hpryor@ACFE.com</w:t>
                      </w:r>
                      <w:r w:rsidRPr="00A0690D">
                        <w:t xml:space="preserve"> </w:t>
                      </w:r>
                    </w:p>
                    <w:p w14:paraId="15301779" w14:textId="77777777" w:rsidR="00991227" w:rsidRDefault="00991227" w:rsidP="00991227">
                      <w:pPr>
                        <w:pStyle w:val="AddressDetails"/>
                      </w:pPr>
                      <w:r>
                        <w:t>www.ACFE.com</w:t>
                      </w:r>
                    </w:p>
                    <w:p w14:paraId="71013FCA" w14:textId="77777777" w:rsidR="00991227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6C8CA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512-478-9000</w:t>
                      </w:r>
                      <w:r w:rsidRPr="00FC751D">
                        <w:fldChar w:fldCharType="end"/>
                      </w:r>
                    </w:p>
                    <w:p w14:paraId="57F9297C" w14:textId="77777777" w:rsidR="00991227" w:rsidRPr="00A0690D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6C8CA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86D2A93" wp14:editId="6E42A859">
                <wp:simplePos x="0" y="0"/>
                <wp:positionH relativeFrom="page">
                  <wp:posOffset>808990</wp:posOffset>
                </wp:positionH>
                <wp:positionV relativeFrom="page">
                  <wp:posOffset>7256145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29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D77901C" w14:textId="77777777" w:rsidR="00991227" w:rsidRPr="00AB3ACC" w:rsidRDefault="00991227" w:rsidP="00991227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63.7pt;margin-top:571.35pt;width:108pt;height:21.85pt;z-index:25177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" filled="f" stroked="f">
                <v:textbox inset="0,0,0,0">
                  <w:txbxContent>
                    <w:p w14:paraId="5D77901C" w14:textId="77777777" w:rsidR="00991227" w:rsidRPr="00AB3ACC" w:rsidRDefault="00991227" w:rsidP="00991227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F7B82E8" wp14:editId="1CF739E3">
                <wp:simplePos x="0" y="0"/>
                <wp:positionH relativeFrom="page">
                  <wp:posOffset>5805805</wp:posOffset>
                </wp:positionH>
                <wp:positionV relativeFrom="page">
                  <wp:posOffset>4874895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2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EAA5993" w14:textId="77777777" w:rsidR="00991227" w:rsidRPr="00C85015" w:rsidRDefault="00991227" w:rsidP="00991227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457.15pt;margin-top:383.85pt;width:102.9pt;height:7.25pt;z-index:25177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" filled="f" stroked="f">
                <v:textbox inset="0,0,0,0">
                  <w:txbxContent>
                    <w:p w14:paraId="2EAA5993" w14:textId="77777777" w:rsidR="00991227" w:rsidRPr="00C85015" w:rsidRDefault="00991227" w:rsidP="00991227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34A5C84" wp14:editId="53802E23">
                <wp:simplePos x="0" y="0"/>
                <wp:positionH relativeFrom="page">
                  <wp:posOffset>4041140</wp:posOffset>
                </wp:positionH>
                <wp:positionV relativeFrom="page">
                  <wp:posOffset>4314190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25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7E2959A" w14:textId="77777777" w:rsidR="00991227" w:rsidRDefault="00991227" w:rsidP="00991227">
                            <w:pPr>
                              <w:pStyle w:val="Name"/>
                            </w:pP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instrText xml:space="preserve">="" "[Your Name]"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Helen Pryor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Helen Pryor</w:t>
                            </w:r>
                            <w:r w:rsidRPr="00FC751D">
                              <w:fldChar w:fldCharType="end"/>
                            </w:r>
                          </w:p>
                          <w:p w14:paraId="5A9203D8" w14:textId="77777777" w:rsidR="00991227" w:rsidRPr="009D4632" w:rsidRDefault="00991227" w:rsidP="00991227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 w:rsidRPr="009D4632">
                              <w:rPr>
                                <w:sz w:val="20"/>
                                <w:szCs w:val="20"/>
                              </w:rPr>
                              <w:t>Graphic Designer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318.2pt;margin-top:339.7pt;width:208.8pt;height:28.7pt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" filled="f" stroked="f">
                <v:textbox inset="0,0,0,0">
                  <w:txbxContent>
                    <w:p w14:paraId="47E2959A" w14:textId="77777777" w:rsidR="00991227" w:rsidRDefault="00991227" w:rsidP="00991227">
                      <w:pPr>
                        <w:pStyle w:val="Name"/>
                      </w:pP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instrText xml:space="preserve">="" "[Your Name]"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Helen Pryor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Helen Pryor</w:t>
                      </w:r>
                      <w:r w:rsidRPr="00FC751D">
                        <w:fldChar w:fldCharType="end"/>
                      </w:r>
                    </w:p>
                    <w:p w14:paraId="5A9203D8" w14:textId="77777777" w:rsidR="00991227" w:rsidRPr="009D4632" w:rsidRDefault="00991227" w:rsidP="00991227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 w:rsidRPr="009D4632">
                        <w:rPr>
                          <w:sz w:val="20"/>
                          <w:szCs w:val="20"/>
                        </w:rPr>
                        <w:t>Graphic Designer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8198451" wp14:editId="7776C556">
                <wp:simplePos x="0" y="0"/>
                <wp:positionH relativeFrom="page">
                  <wp:posOffset>4032250</wp:posOffset>
                </wp:positionH>
                <wp:positionV relativeFrom="page">
                  <wp:posOffset>4811395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24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4A56A7B" w14:textId="77777777" w:rsidR="00991227" w:rsidRPr="00A0690D" w:rsidRDefault="00991227" w:rsidP="00991227">
                            <w:pPr>
                              <w:pStyle w:val="AddressDetails"/>
                            </w:pPr>
                            <w:r>
                              <w:t>hpryor@ACFE.com</w:t>
                            </w:r>
                            <w:r w:rsidRPr="00A0690D">
                              <w:t xml:space="preserve"> </w:t>
                            </w:r>
                          </w:p>
                          <w:p w14:paraId="28F2AEF3" w14:textId="77777777" w:rsidR="00991227" w:rsidRDefault="00991227" w:rsidP="00991227">
                            <w:pPr>
                              <w:pStyle w:val="AddressDetails"/>
                            </w:pPr>
                            <w:r>
                              <w:t>www.ACFE.com</w:t>
                            </w:r>
                          </w:p>
                          <w:p w14:paraId="012E77F3" w14:textId="77777777" w:rsidR="00991227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6C8CA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512-478-9000</w:t>
                            </w:r>
                            <w:r w:rsidRPr="00FC751D">
                              <w:fldChar w:fldCharType="end"/>
                            </w:r>
                          </w:p>
                          <w:p w14:paraId="6EBC4651" w14:textId="77777777" w:rsidR="00991227" w:rsidRPr="00A0690D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6C8CA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317.5pt;margin-top:378.85pt;width:123.4pt;height:40.25pt;z-index: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" filled="f" stroked="f">
                <v:textbox inset="0,0,0,0">
                  <w:txbxContent>
                    <w:p w14:paraId="14A56A7B" w14:textId="77777777" w:rsidR="00991227" w:rsidRPr="00A0690D" w:rsidRDefault="00991227" w:rsidP="00991227">
                      <w:pPr>
                        <w:pStyle w:val="AddressDetails"/>
                      </w:pPr>
                      <w:r>
                        <w:t>hpryor@ACFE.com</w:t>
                      </w:r>
                      <w:r w:rsidRPr="00A0690D">
                        <w:t xml:space="preserve"> </w:t>
                      </w:r>
                    </w:p>
                    <w:p w14:paraId="28F2AEF3" w14:textId="77777777" w:rsidR="00991227" w:rsidRDefault="00991227" w:rsidP="00991227">
                      <w:pPr>
                        <w:pStyle w:val="AddressDetails"/>
                      </w:pPr>
                      <w:r>
                        <w:t>www.ACFE.com</w:t>
                      </w:r>
                    </w:p>
                    <w:p w14:paraId="012E77F3" w14:textId="77777777" w:rsidR="00991227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6C8CA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512-478-9000</w:t>
                      </w:r>
                      <w:r w:rsidRPr="00FC751D">
                        <w:fldChar w:fldCharType="end"/>
                      </w:r>
                    </w:p>
                    <w:p w14:paraId="6EBC4651" w14:textId="77777777" w:rsidR="00991227" w:rsidRPr="00A0690D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6C8CA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03BDECD0" wp14:editId="227D5F2B">
                <wp:simplePos x="0" y="0"/>
                <wp:positionH relativeFrom="page">
                  <wp:posOffset>4041140</wp:posOffset>
                </wp:positionH>
                <wp:positionV relativeFrom="page">
                  <wp:posOffset>5436235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2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C953F2C" w14:textId="77777777" w:rsidR="00991227" w:rsidRPr="00AB3ACC" w:rsidRDefault="00991227" w:rsidP="00991227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318.2pt;margin-top:428.05pt;width:108pt;height:21.85pt;z-index: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" filled="f" stroked="f">
                <v:textbox inset="0,0,0,0">
                  <w:txbxContent>
                    <w:p w14:paraId="4C953F2C" w14:textId="77777777" w:rsidR="00991227" w:rsidRPr="00AB3ACC" w:rsidRDefault="00991227" w:rsidP="00991227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F3D313C" wp14:editId="3EB8AFE4">
                <wp:simplePos x="0" y="0"/>
                <wp:positionH relativeFrom="page">
                  <wp:posOffset>2599690</wp:posOffset>
                </wp:positionH>
                <wp:positionV relativeFrom="page">
                  <wp:posOffset>4874895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22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5A1004C" w14:textId="77777777" w:rsidR="00991227" w:rsidRPr="00C85015" w:rsidRDefault="00991227" w:rsidP="00991227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204.7pt;margin-top:383.85pt;width:102.9pt;height:7.25pt;z-index:25176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" filled="f" stroked="f">
                <v:textbox inset="0,0,0,0">
                  <w:txbxContent>
                    <w:p w14:paraId="45A1004C" w14:textId="77777777" w:rsidR="00991227" w:rsidRPr="00C85015" w:rsidRDefault="00991227" w:rsidP="00991227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F513604" wp14:editId="4E408B4E">
                <wp:simplePos x="0" y="0"/>
                <wp:positionH relativeFrom="page">
                  <wp:posOffset>835025</wp:posOffset>
                </wp:positionH>
                <wp:positionV relativeFrom="page">
                  <wp:posOffset>4314190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21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43A7A41" w14:textId="77777777" w:rsidR="00991227" w:rsidRDefault="00991227" w:rsidP="00991227">
                            <w:pPr>
                              <w:pStyle w:val="Name"/>
                            </w:pP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instrText xml:space="preserve">="" "[Your Name]"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Helen Pryor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Helen Pryor</w:t>
                            </w:r>
                            <w:r w:rsidRPr="00FC751D">
                              <w:fldChar w:fldCharType="end"/>
                            </w:r>
                          </w:p>
                          <w:p w14:paraId="02710A33" w14:textId="77777777" w:rsidR="00991227" w:rsidRPr="009D4632" w:rsidRDefault="00991227" w:rsidP="00991227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 w:rsidRPr="009D4632">
                              <w:rPr>
                                <w:sz w:val="20"/>
                                <w:szCs w:val="20"/>
                              </w:rPr>
                              <w:t>Graphic Designer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65.75pt;margin-top:339.7pt;width:208.8pt;height:28.7pt;z-index:25176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" filled="f" stroked="f">
                <v:textbox inset="0,0,0,0">
                  <w:txbxContent>
                    <w:p w14:paraId="743A7A41" w14:textId="77777777" w:rsidR="00991227" w:rsidRDefault="00991227" w:rsidP="00991227">
                      <w:pPr>
                        <w:pStyle w:val="Name"/>
                      </w:pP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instrText xml:space="preserve">="" "[Your Name]"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Helen Pryor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Helen Pryor</w:t>
                      </w:r>
                      <w:r w:rsidRPr="00FC751D">
                        <w:fldChar w:fldCharType="end"/>
                      </w:r>
                    </w:p>
                    <w:p w14:paraId="02710A33" w14:textId="77777777" w:rsidR="00991227" w:rsidRPr="009D4632" w:rsidRDefault="00991227" w:rsidP="00991227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 w:rsidRPr="009D4632">
                        <w:rPr>
                          <w:sz w:val="20"/>
                          <w:szCs w:val="20"/>
                        </w:rPr>
                        <w:t>Graphic Designer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4BB18D2" wp14:editId="1D2D0222">
                <wp:simplePos x="0" y="0"/>
                <wp:positionH relativeFrom="page">
                  <wp:posOffset>826135</wp:posOffset>
                </wp:positionH>
                <wp:positionV relativeFrom="page">
                  <wp:posOffset>4811395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20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3BB4BD1" w14:textId="77777777" w:rsidR="00991227" w:rsidRPr="00A0690D" w:rsidRDefault="00991227" w:rsidP="00991227">
                            <w:pPr>
                              <w:pStyle w:val="AddressDetails"/>
                            </w:pPr>
                            <w:r>
                              <w:t>hpryor@ACFE.com</w:t>
                            </w:r>
                            <w:r w:rsidRPr="00A0690D">
                              <w:t xml:space="preserve"> </w:t>
                            </w:r>
                          </w:p>
                          <w:p w14:paraId="13585078" w14:textId="77777777" w:rsidR="00991227" w:rsidRDefault="00991227" w:rsidP="00991227">
                            <w:pPr>
                              <w:pStyle w:val="AddressDetails"/>
                            </w:pPr>
                            <w:r>
                              <w:t>www.ACFE.com</w:t>
                            </w:r>
                          </w:p>
                          <w:p w14:paraId="3E13C045" w14:textId="77777777" w:rsidR="00991227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6C8CA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512-478-9000</w:t>
                            </w:r>
                            <w:r w:rsidRPr="00FC751D">
                              <w:fldChar w:fldCharType="end"/>
                            </w:r>
                          </w:p>
                          <w:p w14:paraId="16C3E525" w14:textId="77777777" w:rsidR="00991227" w:rsidRPr="00A0690D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6C8CA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65.05pt;margin-top:378.85pt;width:123.4pt;height:40.25pt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" filled="f" stroked="f">
                <v:textbox inset="0,0,0,0">
                  <w:txbxContent>
                    <w:p w14:paraId="13BB4BD1" w14:textId="77777777" w:rsidR="00991227" w:rsidRPr="00A0690D" w:rsidRDefault="00991227" w:rsidP="00991227">
                      <w:pPr>
                        <w:pStyle w:val="AddressDetails"/>
                      </w:pPr>
                      <w:r>
                        <w:t>hpryor@ACFE.com</w:t>
                      </w:r>
                      <w:r w:rsidRPr="00A0690D">
                        <w:t xml:space="preserve"> </w:t>
                      </w:r>
                    </w:p>
                    <w:p w14:paraId="13585078" w14:textId="77777777" w:rsidR="00991227" w:rsidRDefault="00991227" w:rsidP="00991227">
                      <w:pPr>
                        <w:pStyle w:val="AddressDetails"/>
                      </w:pPr>
                      <w:r>
                        <w:t>www.ACFE.com</w:t>
                      </w:r>
                    </w:p>
                    <w:p w14:paraId="3E13C045" w14:textId="77777777" w:rsidR="00991227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6C8CA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512-478-9000</w:t>
                      </w:r>
                      <w:r w:rsidRPr="00FC751D">
                        <w:fldChar w:fldCharType="end"/>
                      </w:r>
                    </w:p>
                    <w:p w14:paraId="16C3E525" w14:textId="77777777" w:rsidR="00991227" w:rsidRPr="00A0690D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6C8CA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0B9CFEB" wp14:editId="225E42AD">
                <wp:simplePos x="0" y="0"/>
                <wp:positionH relativeFrom="page">
                  <wp:posOffset>835025</wp:posOffset>
                </wp:positionH>
                <wp:positionV relativeFrom="page">
                  <wp:posOffset>5436235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19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46C245A" w14:textId="77777777" w:rsidR="00991227" w:rsidRPr="00AB3ACC" w:rsidRDefault="00991227" w:rsidP="00991227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65.75pt;margin-top:428.05pt;width:108pt;height:21.85pt;z-index:25176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" filled="f" stroked="f">
                <v:textbox inset="0,0,0,0">
                  <w:txbxContent>
                    <w:p w14:paraId="146C245A" w14:textId="77777777" w:rsidR="00991227" w:rsidRPr="00AB3ACC" w:rsidRDefault="00991227" w:rsidP="00991227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F32B1F3" wp14:editId="464528AB">
                <wp:simplePos x="0" y="0"/>
                <wp:positionH relativeFrom="page">
                  <wp:posOffset>5796915</wp:posOffset>
                </wp:positionH>
                <wp:positionV relativeFrom="page">
                  <wp:posOffset>3040380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1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8C21A17" w14:textId="77777777" w:rsidR="00991227" w:rsidRPr="00C85015" w:rsidRDefault="00991227" w:rsidP="00991227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456.45pt;margin-top:239.4pt;width:102.9pt;height:7.25pt;z-index:25176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" filled="f" stroked="f">
                <v:textbox inset="0,0,0,0">
                  <w:txbxContent>
                    <w:p w14:paraId="38C21A17" w14:textId="77777777" w:rsidR="00991227" w:rsidRPr="00C85015" w:rsidRDefault="00991227" w:rsidP="00991227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7669D6B" wp14:editId="6A612F9A">
                <wp:simplePos x="0" y="0"/>
                <wp:positionH relativeFrom="page">
                  <wp:posOffset>4032250</wp:posOffset>
                </wp:positionH>
                <wp:positionV relativeFrom="page">
                  <wp:posOffset>2479675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15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0A80A8D" w14:textId="77777777" w:rsidR="00991227" w:rsidRDefault="00991227" w:rsidP="00991227">
                            <w:pPr>
                              <w:pStyle w:val="Name"/>
                            </w:pP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instrText xml:space="preserve">="" "[Your Name]"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Helen Pryor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Helen Pryor</w:t>
                            </w:r>
                            <w:r w:rsidRPr="00FC751D">
                              <w:fldChar w:fldCharType="end"/>
                            </w:r>
                          </w:p>
                          <w:p w14:paraId="39A98E3A" w14:textId="77777777" w:rsidR="00991227" w:rsidRPr="009D4632" w:rsidRDefault="00991227" w:rsidP="00991227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 w:rsidRPr="009D4632">
                              <w:rPr>
                                <w:sz w:val="20"/>
                                <w:szCs w:val="20"/>
                              </w:rPr>
                              <w:t>Graphic Designer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317.5pt;margin-top:195.25pt;width:208.8pt;height:28.7pt;z-index: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" filled="f" stroked="f">
                <v:textbox inset="0,0,0,0">
                  <w:txbxContent>
                    <w:p w14:paraId="30A80A8D" w14:textId="77777777" w:rsidR="00991227" w:rsidRDefault="00991227" w:rsidP="00991227">
                      <w:pPr>
                        <w:pStyle w:val="Name"/>
                      </w:pP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instrText xml:space="preserve">="" "[Your Name]"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Helen Pryor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Helen Pryor</w:t>
                      </w:r>
                      <w:r w:rsidRPr="00FC751D">
                        <w:fldChar w:fldCharType="end"/>
                      </w:r>
                    </w:p>
                    <w:p w14:paraId="39A98E3A" w14:textId="77777777" w:rsidR="00991227" w:rsidRPr="009D4632" w:rsidRDefault="00991227" w:rsidP="00991227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 w:rsidRPr="009D4632">
                        <w:rPr>
                          <w:sz w:val="20"/>
                          <w:szCs w:val="20"/>
                        </w:rPr>
                        <w:t>Graphic Designer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7E6DD20" wp14:editId="55A94805">
                <wp:simplePos x="0" y="0"/>
                <wp:positionH relativeFrom="page">
                  <wp:posOffset>4023360</wp:posOffset>
                </wp:positionH>
                <wp:positionV relativeFrom="page">
                  <wp:posOffset>2976880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14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97E592A" w14:textId="77777777" w:rsidR="00991227" w:rsidRPr="00A0690D" w:rsidRDefault="00991227" w:rsidP="00991227">
                            <w:pPr>
                              <w:pStyle w:val="AddressDetails"/>
                            </w:pPr>
                            <w:r>
                              <w:t>hpryor@ACFE.com</w:t>
                            </w:r>
                            <w:r w:rsidRPr="00A0690D">
                              <w:t xml:space="preserve"> </w:t>
                            </w:r>
                          </w:p>
                          <w:p w14:paraId="6F2F7BBE" w14:textId="77777777" w:rsidR="00991227" w:rsidRDefault="00991227" w:rsidP="00991227">
                            <w:pPr>
                              <w:pStyle w:val="AddressDetails"/>
                            </w:pPr>
                            <w:r>
                              <w:t>www.ACFE.com</w:t>
                            </w:r>
                          </w:p>
                          <w:p w14:paraId="0BAB1FEA" w14:textId="77777777" w:rsidR="00991227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6C8CA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512-478-9000</w:t>
                            </w:r>
                            <w:r w:rsidRPr="00FC751D">
                              <w:fldChar w:fldCharType="end"/>
                            </w:r>
                          </w:p>
                          <w:p w14:paraId="3EF3F919" w14:textId="77777777" w:rsidR="00991227" w:rsidRPr="00A0690D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6C8CA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316.8pt;margin-top:234.4pt;width:123.4pt;height:40.25pt;z-index: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" filled="f" stroked="f">
                <v:textbox inset="0,0,0,0">
                  <w:txbxContent>
                    <w:p w14:paraId="297E592A" w14:textId="77777777" w:rsidR="00991227" w:rsidRPr="00A0690D" w:rsidRDefault="00991227" w:rsidP="00991227">
                      <w:pPr>
                        <w:pStyle w:val="AddressDetails"/>
                      </w:pPr>
                      <w:r>
                        <w:t>hpryor@ACFE.com</w:t>
                      </w:r>
                      <w:r w:rsidRPr="00A0690D">
                        <w:t xml:space="preserve"> </w:t>
                      </w:r>
                    </w:p>
                    <w:p w14:paraId="6F2F7BBE" w14:textId="77777777" w:rsidR="00991227" w:rsidRDefault="00991227" w:rsidP="00991227">
                      <w:pPr>
                        <w:pStyle w:val="AddressDetails"/>
                      </w:pPr>
                      <w:r>
                        <w:t>www.ACFE.com</w:t>
                      </w:r>
                    </w:p>
                    <w:p w14:paraId="0BAB1FEA" w14:textId="77777777" w:rsidR="00991227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6C8CA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512-478-9000</w:t>
                      </w:r>
                      <w:r w:rsidRPr="00FC751D">
                        <w:fldChar w:fldCharType="end"/>
                      </w:r>
                    </w:p>
                    <w:p w14:paraId="3EF3F919" w14:textId="77777777" w:rsidR="00991227" w:rsidRPr="00A0690D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6C8CA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5DB5EFE" wp14:editId="7F17F89B">
                <wp:simplePos x="0" y="0"/>
                <wp:positionH relativeFrom="page">
                  <wp:posOffset>4032250</wp:posOffset>
                </wp:positionH>
                <wp:positionV relativeFrom="page">
                  <wp:posOffset>3601720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1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CF2CBBA" w14:textId="77777777" w:rsidR="00991227" w:rsidRPr="00AB3ACC" w:rsidRDefault="00991227" w:rsidP="00991227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317.5pt;margin-top:283.6pt;width:108pt;height:21.85pt;z-index:25175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" filled="f" stroked="f">
                <v:textbox inset="0,0,0,0">
                  <w:txbxContent>
                    <w:p w14:paraId="1CF2CBBA" w14:textId="77777777" w:rsidR="00991227" w:rsidRPr="00AB3ACC" w:rsidRDefault="00991227" w:rsidP="00991227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1DDC747" wp14:editId="0045569A">
                <wp:simplePos x="0" y="0"/>
                <wp:positionH relativeFrom="page">
                  <wp:posOffset>2590800</wp:posOffset>
                </wp:positionH>
                <wp:positionV relativeFrom="page">
                  <wp:posOffset>3040380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12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5EE95BA" w14:textId="77777777" w:rsidR="00991227" w:rsidRPr="00C85015" w:rsidRDefault="00991227" w:rsidP="00991227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204pt;margin-top:239.4pt;width:102.9pt;height:7.25pt;z-index:25175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" filled="f" stroked="f">
                <v:textbox inset="0,0,0,0">
                  <w:txbxContent>
                    <w:p w14:paraId="35EE95BA" w14:textId="77777777" w:rsidR="00991227" w:rsidRPr="00C85015" w:rsidRDefault="00991227" w:rsidP="00991227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63240F1" wp14:editId="262FD09F">
                <wp:simplePos x="0" y="0"/>
                <wp:positionH relativeFrom="page">
                  <wp:posOffset>826135</wp:posOffset>
                </wp:positionH>
                <wp:positionV relativeFrom="page">
                  <wp:posOffset>2479675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11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0A97F1A" w14:textId="77777777" w:rsidR="00991227" w:rsidRDefault="00991227" w:rsidP="00991227">
                            <w:pPr>
                              <w:pStyle w:val="Name"/>
                            </w:pP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instrText xml:space="preserve">="" "[Your Name]"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Helen Pryor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Helen Pryor</w:t>
                            </w:r>
                            <w:r w:rsidRPr="00FC751D">
                              <w:fldChar w:fldCharType="end"/>
                            </w:r>
                          </w:p>
                          <w:p w14:paraId="617DE607" w14:textId="77777777" w:rsidR="00991227" w:rsidRPr="009D4632" w:rsidRDefault="00991227" w:rsidP="00991227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 w:rsidRPr="009D4632">
                              <w:rPr>
                                <w:sz w:val="20"/>
                                <w:szCs w:val="20"/>
                              </w:rPr>
                              <w:t>Graphic Designer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65.05pt;margin-top:195.25pt;width:208.8pt;height:28.7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" filled="f" stroked="f">
                <v:textbox inset="0,0,0,0">
                  <w:txbxContent>
                    <w:p w14:paraId="60A97F1A" w14:textId="77777777" w:rsidR="00991227" w:rsidRDefault="00991227" w:rsidP="00991227">
                      <w:pPr>
                        <w:pStyle w:val="Name"/>
                      </w:pP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instrText xml:space="preserve">="" "[Your Name]"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Helen Pryor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Helen Pryor</w:t>
                      </w:r>
                      <w:r w:rsidRPr="00FC751D">
                        <w:fldChar w:fldCharType="end"/>
                      </w:r>
                    </w:p>
                    <w:p w14:paraId="617DE607" w14:textId="77777777" w:rsidR="00991227" w:rsidRPr="009D4632" w:rsidRDefault="00991227" w:rsidP="00991227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 w:rsidRPr="009D4632">
                        <w:rPr>
                          <w:sz w:val="20"/>
                          <w:szCs w:val="20"/>
                        </w:rPr>
                        <w:t>Graphic Designer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0825D58" wp14:editId="0588093D">
                <wp:simplePos x="0" y="0"/>
                <wp:positionH relativeFrom="page">
                  <wp:posOffset>817245</wp:posOffset>
                </wp:positionH>
                <wp:positionV relativeFrom="page">
                  <wp:posOffset>2976880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10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603C58F" w14:textId="77777777" w:rsidR="00991227" w:rsidRPr="00A0690D" w:rsidRDefault="00991227" w:rsidP="00991227">
                            <w:pPr>
                              <w:pStyle w:val="AddressDetails"/>
                            </w:pPr>
                            <w:r>
                              <w:t>hpryor@ACFE.com</w:t>
                            </w:r>
                            <w:r w:rsidRPr="00A0690D">
                              <w:t xml:space="preserve"> </w:t>
                            </w:r>
                          </w:p>
                          <w:p w14:paraId="79BEBE1C" w14:textId="77777777" w:rsidR="00991227" w:rsidRDefault="00991227" w:rsidP="00991227">
                            <w:pPr>
                              <w:pStyle w:val="AddressDetails"/>
                            </w:pPr>
                            <w:r>
                              <w:t>www.ACFE.com</w:t>
                            </w:r>
                          </w:p>
                          <w:p w14:paraId="25903D19" w14:textId="77777777" w:rsidR="00991227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6C8CA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512-478-9000</w:t>
                            </w:r>
                            <w:r w:rsidRPr="00FC751D">
                              <w:fldChar w:fldCharType="end"/>
                            </w:r>
                          </w:p>
                          <w:p w14:paraId="2984A48D" w14:textId="77777777" w:rsidR="00991227" w:rsidRPr="00A0690D" w:rsidRDefault="00991227" w:rsidP="00991227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6C8CA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64.35pt;margin-top:234.4pt;width:123.4pt;height:40.25pt;z-index:2517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" filled="f" stroked="f">
                <v:textbox inset="0,0,0,0">
                  <w:txbxContent>
                    <w:p w14:paraId="2603C58F" w14:textId="77777777" w:rsidR="00991227" w:rsidRPr="00A0690D" w:rsidRDefault="00991227" w:rsidP="00991227">
                      <w:pPr>
                        <w:pStyle w:val="AddressDetails"/>
                      </w:pPr>
                      <w:r>
                        <w:t>hpryor@ACFE.com</w:t>
                      </w:r>
                      <w:r w:rsidRPr="00A0690D">
                        <w:t xml:space="preserve"> </w:t>
                      </w:r>
                    </w:p>
                    <w:p w14:paraId="79BEBE1C" w14:textId="77777777" w:rsidR="00991227" w:rsidRDefault="00991227" w:rsidP="00991227">
                      <w:pPr>
                        <w:pStyle w:val="AddressDetails"/>
                      </w:pPr>
                      <w:r>
                        <w:t>www.ACFE.com</w:t>
                      </w:r>
                    </w:p>
                    <w:p w14:paraId="25903D19" w14:textId="77777777" w:rsidR="00991227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6C8CA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512-478-9000</w:t>
                      </w:r>
                      <w:r w:rsidRPr="00FC751D">
                        <w:fldChar w:fldCharType="end"/>
                      </w:r>
                    </w:p>
                    <w:p w14:paraId="2984A48D" w14:textId="77777777" w:rsidR="00991227" w:rsidRPr="00A0690D" w:rsidRDefault="00991227" w:rsidP="00991227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6C8CA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9122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05BC4C4" wp14:editId="0D5B603F">
                <wp:simplePos x="0" y="0"/>
                <wp:positionH relativeFrom="page">
                  <wp:posOffset>826135</wp:posOffset>
                </wp:positionH>
                <wp:positionV relativeFrom="page">
                  <wp:posOffset>3601720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09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F0DF885" w14:textId="77777777" w:rsidR="00991227" w:rsidRPr="00AB3ACC" w:rsidRDefault="00991227" w:rsidP="00991227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65.05pt;margin-top:283.6pt;width:108pt;height:21.85pt;z-index:25175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" filled="f" stroked="f">
                <v:textbox inset="0,0,0,0">
                  <w:txbxContent>
                    <w:p w14:paraId="0F0DF885" w14:textId="77777777" w:rsidR="00991227" w:rsidRPr="00AB3ACC" w:rsidRDefault="00991227" w:rsidP="00991227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E16BC1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4C2E94E" wp14:editId="73D5AD4A">
                <wp:simplePos x="0" y="0"/>
                <wp:positionH relativeFrom="page">
                  <wp:posOffset>4023360</wp:posOffset>
                </wp:positionH>
                <wp:positionV relativeFrom="page">
                  <wp:posOffset>1764665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104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8135495" w14:textId="77777777" w:rsidR="00E16BC1" w:rsidRPr="00AB3ACC" w:rsidRDefault="00E16BC1" w:rsidP="00E16BC1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"[Street Address]"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716 West Ave</w:t>
                            </w:r>
                            <w:r>
                              <w:fldChar w:fldCharType="end"/>
                            </w:r>
                            <w:r>
                              <w:t>nue</w:t>
                            </w:r>
                            <w:r>
                              <w:br/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Austin</w: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TX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316.8pt;margin-top:138.95pt;width:108pt;height:21.85pt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" filled="f" stroked="f">
                <v:textbox inset="0,0,0,0">
                  <w:txbxContent>
                    <w:p w14:paraId="18135495" w14:textId="77777777" w:rsidR="00E16BC1" w:rsidRPr="00AB3ACC" w:rsidRDefault="00E16BC1" w:rsidP="00E16BC1">
                      <w:pPr>
                        <w:pStyle w:val="AddressDetails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="" "[Street Address]" </w:instrText>
                      </w:r>
                      <w:r>
                        <w:fldChar w:fldCharType="begin"/>
                      </w:r>
                      <w:r>
                        <w:instrText xml:space="preserve"> USERPROPERTY WorkStreet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716 West Ave</w:t>
                      </w:r>
                      <w:r>
                        <w:fldChar w:fldCharType="end"/>
                      </w:r>
                      <w:r>
                        <w:t>nue</w:t>
                      </w:r>
                      <w:r>
                        <w:br/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="" "[City]" </w:instrText>
                      </w:r>
                      <w:r>
                        <w:fldChar w:fldCharType="begin"/>
                      </w:r>
                      <w:r>
                        <w:instrText xml:space="preserve"> USERPROPERTY WorkCity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Austin</w: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="" "[State]"  </w:instrText>
                      </w:r>
                      <w:r>
                        <w:fldChar w:fldCharType="begin"/>
                      </w:r>
                      <w:r>
                        <w:instrText xml:space="preserve"> USERPROPERTY WorkState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TX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="" "[Postal Code]" </w:instrText>
                      </w:r>
                      <w:r>
                        <w:fldChar w:fldCharType="begin"/>
                      </w:r>
                      <w:r>
                        <w:instrText xml:space="preserve"> USERPROPERTY WorkZip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separate"/>
                      </w:r>
                      <w:r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E16BC1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D15563C" wp14:editId="6765E6F2">
                <wp:simplePos x="0" y="0"/>
                <wp:positionH relativeFrom="page">
                  <wp:posOffset>4014470</wp:posOffset>
                </wp:positionH>
                <wp:positionV relativeFrom="page">
                  <wp:posOffset>1139825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105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8A087C9" w14:textId="77777777" w:rsidR="00E16BC1" w:rsidRPr="00A0690D" w:rsidRDefault="00E16BC1" w:rsidP="00E16BC1">
                            <w:pPr>
                              <w:pStyle w:val="AddressDetails"/>
                            </w:pPr>
                            <w:r>
                              <w:t>hpryor@ACFE.com</w:t>
                            </w:r>
                            <w:r w:rsidRPr="00A0690D">
                              <w:t xml:space="preserve"> </w:t>
                            </w:r>
                          </w:p>
                          <w:p w14:paraId="0185F195" w14:textId="77777777" w:rsidR="00E16BC1" w:rsidRDefault="00E16BC1" w:rsidP="00E16BC1">
                            <w:pPr>
                              <w:pStyle w:val="AddressDetails"/>
                            </w:pPr>
                            <w:r>
                              <w:t>www.ACFE.com</w:t>
                            </w:r>
                          </w:p>
                          <w:p w14:paraId="0A918027" w14:textId="77777777" w:rsidR="00E16BC1" w:rsidRDefault="00E16BC1" w:rsidP="00E16BC1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6C8CA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512-478-9000</w:t>
                            </w:r>
                            <w:r w:rsidRPr="00FC751D">
                              <w:fldChar w:fldCharType="end"/>
                            </w:r>
                          </w:p>
                          <w:p w14:paraId="0AEE134B" w14:textId="77777777" w:rsidR="00E16BC1" w:rsidRPr="00A0690D" w:rsidRDefault="00E16BC1" w:rsidP="00E16BC1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6C8CA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316.1pt;margin-top:89.75pt;width:123.4pt;height:40.25pt;z-index:25174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" filled="f" stroked="f">
                <v:textbox inset="0,0,0,0">
                  <w:txbxContent>
                    <w:p w14:paraId="38A087C9" w14:textId="77777777" w:rsidR="00E16BC1" w:rsidRPr="00A0690D" w:rsidRDefault="00E16BC1" w:rsidP="00E16BC1">
                      <w:pPr>
                        <w:pStyle w:val="AddressDetails"/>
                      </w:pPr>
                      <w:r>
                        <w:t>hpryor@ACFE.com</w:t>
                      </w:r>
                      <w:r w:rsidRPr="00A0690D">
                        <w:t xml:space="preserve"> </w:t>
                      </w:r>
                    </w:p>
                    <w:p w14:paraId="0185F195" w14:textId="77777777" w:rsidR="00E16BC1" w:rsidRDefault="00E16BC1" w:rsidP="00E16BC1">
                      <w:pPr>
                        <w:pStyle w:val="AddressDetails"/>
                      </w:pPr>
                      <w:r>
                        <w:t>www.ACFE.com</w:t>
                      </w:r>
                    </w:p>
                    <w:p w14:paraId="0A918027" w14:textId="77777777" w:rsidR="00E16BC1" w:rsidRDefault="00E16BC1" w:rsidP="00E16BC1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6C8CA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512-478-9000</w:t>
                      </w:r>
                      <w:r w:rsidRPr="00FC751D">
                        <w:fldChar w:fldCharType="end"/>
                      </w:r>
                    </w:p>
                    <w:p w14:paraId="0AEE134B" w14:textId="77777777" w:rsidR="00E16BC1" w:rsidRPr="00A0690D" w:rsidRDefault="00E16BC1" w:rsidP="00E16BC1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6C8CA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E16BC1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D853F2E" wp14:editId="61FA6596">
                <wp:simplePos x="0" y="0"/>
                <wp:positionH relativeFrom="page">
                  <wp:posOffset>4023360</wp:posOffset>
                </wp:positionH>
                <wp:positionV relativeFrom="page">
                  <wp:posOffset>642620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106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A66C8EC" w14:textId="77777777" w:rsidR="00E16BC1" w:rsidRDefault="00E16BC1" w:rsidP="00E16BC1">
                            <w:pPr>
                              <w:pStyle w:val="Name"/>
                            </w:pP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instrText xml:space="preserve">="" "[Your Name]" </w:instrText>
                            </w:r>
                            <w:fldSimple w:instr=" USERNAME ">
                              <w:r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Helen Pryor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Helen Pryor</w:t>
                            </w:r>
                            <w:r w:rsidRPr="00FC751D">
                              <w:fldChar w:fldCharType="end"/>
                            </w:r>
                          </w:p>
                          <w:p w14:paraId="0436EF6D" w14:textId="77777777" w:rsidR="00E16BC1" w:rsidRPr="009D4632" w:rsidRDefault="00E16BC1" w:rsidP="00E16BC1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 w:rsidRPr="009D4632">
                              <w:rPr>
                                <w:sz w:val="20"/>
                                <w:szCs w:val="20"/>
                              </w:rPr>
                              <w:t>Graphic Designer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316.8pt;margin-top:50.6pt;width:208.8pt;height:28.7pt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" filled="f" stroked="f">
                <v:textbox inset="0,0,0,0">
                  <w:txbxContent>
                    <w:p w14:paraId="6A66C8EC" w14:textId="77777777" w:rsidR="00E16BC1" w:rsidRDefault="00E16BC1" w:rsidP="00E16BC1">
                      <w:pPr>
                        <w:pStyle w:val="Name"/>
                      </w:pP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instrText xml:space="preserve">="" "[Your Name]" </w:instrText>
                      </w:r>
                      <w:fldSimple w:instr=" USERNAME ">
                        <w:r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Helen Pryor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Helen Pryor</w:t>
                      </w:r>
                      <w:r w:rsidRPr="00FC751D">
                        <w:fldChar w:fldCharType="end"/>
                      </w:r>
                    </w:p>
                    <w:p w14:paraId="0436EF6D" w14:textId="77777777" w:rsidR="00E16BC1" w:rsidRPr="009D4632" w:rsidRDefault="00E16BC1" w:rsidP="00E16BC1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 w:rsidRPr="009D4632">
                        <w:rPr>
                          <w:sz w:val="20"/>
                          <w:szCs w:val="20"/>
                        </w:rPr>
                        <w:t>Graphic Designer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E16BC1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74DBB4F" wp14:editId="5300588B">
                <wp:simplePos x="0" y="0"/>
                <wp:positionH relativeFrom="page">
                  <wp:posOffset>5788025</wp:posOffset>
                </wp:positionH>
                <wp:positionV relativeFrom="page">
                  <wp:posOffset>1203325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07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A8BD0C2" w14:textId="77777777" w:rsidR="00E16BC1" w:rsidRPr="00C85015" w:rsidRDefault="00E16BC1" w:rsidP="00E16BC1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455.75pt;margin-top:94.75pt;width:102.9pt;height:7.25pt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" filled="f" stroked="f">
                <v:textbox inset="0,0,0,0">
                  <w:txbxContent>
                    <w:p w14:paraId="4A8BD0C2" w14:textId="77777777" w:rsidR="00E16BC1" w:rsidRPr="00C85015" w:rsidRDefault="00E16BC1" w:rsidP="00E16BC1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E16BC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6A01FC" wp14:editId="77C3B5E3">
                <wp:simplePos x="0" y="0"/>
                <wp:positionH relativeFrom="page">
                  <wp:posOffset>808355</wp:posOffset>
                </wp:positionH>
                <wp:positionV relativeFrom="page">
                  <wp:posOffset>1139825</wp:posOffset>
                </wp:positionV>
                <wp:extent cx="1567180" cy="511175"/>
                <wp:effectExtent l="0" t="0" r="7620" b="22225"/>
                <wp:wrapTight wrapText="bothSides">
                  <wp:wrapPolygon edited="0">
                    <wp:start x="0" y="0"/>
                    <wp:lineTo x="0" y="21466"/>
                    <wp:lineTo x="21355" y="21466"/>
                    <wp:lineTo x="21355" y="0"/>
                    <wp:lineTo x="0" y="0"/>
                  </wp:wrapPolygon>
                </wp:wrapTight>
                <wp:docPr id="62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51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8F845A1" w14:textId="77777777" w:rsidR="00285406" w:rsidRPr="00A0690D" w:rsidRDefault="00826AB7" w:rsidP="00BF3B03">
                            <w:pPr>
                              <w:pStyle w:val="AddressDetails"/>
                            </w:pPr>
                            <w:r>
                              <w:t>hpryor@ACFE.com</w:t>
                            </w:r>
                            <w:r w:rsidRPr="00A0690D">
                              <w:t xml:space="preserve"> </w:t>
                            </w:r>
                          </w:p>
                          <w:p w14:paraId="17943271" w14:textId="3A2A3023" w:rsidR="00285406" w:rsidRDefault="00DB5F5A" w:rsidP="00BF3B03">
                            <w:pPr>
                              <w:pStyle w:val="AddressDetails"/>
                            </w:pPr>
                            <w:r>
                              <w:t>www.</w:t>
                            </w:r>
                            <w:r w:rsidR="00826AB7">
                              <w:t>ACFE.com</w:t>
                            </w:r>
                          </w:p>
                          <w:p w14:paraId="4301E4D2" w14:textId="2E9475BA" w:rsidR="009F5AC6" w:rsidRDefault="009F5AC6" w:rsidP="009F5AC6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6C8CA" w:themeColor="background2"/>
                              </w:rPr>
                              <w:t>T</w:t>
                            </w:r>
                            <w:r>
                              <w:t xml:space="preserve">: </w: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="" "[Your Phone]"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USERPROPERTY Work </w:instrText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512-478-9000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>
                              <w:t>512-478-9000</w:t>
                            </w:r>
                            <w:r w:rsidRPr="00FC751D">
                              <w:fldChar w:fldCharType="end"/>
                            </w:r>
                          </w:p>
                          <w:p w14:paraId="74C29E15" w14:textId="73D8109A" w:rsidR="00BF3B03" w:rsidRPr="00A0690D" w:rsidRDefault="00BF3B03" w:rsidP="009F5AC6">
                            <w:pPr>
                              <w:pStyle w:val="ContactDetails"/>
                              <w:jc w:val="left"/>
                            </w:pPr>
                            <w:r w:rsidRPr="00EE59FB">
                              <w:rPr>
                                <w:b/>
                                <w:color w:val="C6C8CA" w:themeColor="background2"/>
                              </w:rPr>
                              <w:t>F</w:t>
                            </w:r>
                            <w:r>
                              <w:t>: (512) 478-9297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63.65pt;margin-top:89.75pt;width:123.4pt;height:40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" filled="f" stroked="f">
                <v:textbox inset="0,0,0,0">
                  <w:txbxContent>
                    <w:p w14:paraId="68F845A1" w14:textId="77777777" w:rsidR="00285406" w:rsidRPr="00A0690D" w:rsidRDefault="00826AB7" w:rsidP="00BF3B03">
                      <w:pPr>
                        <w:pStyle w:val="AddressDetails"/>
                      </w:pPr>
                      <w:r>
                        <w:t>hpryor@ACFE.com</w:t>
                      </w:r>
                      <w:r w:rsidRPr="00A0690D">
                        <w:t xml:space="preserve"> </w:t>
                      </w:r>
                    </w:p>
                    <w:p w14:paraId="17943271" w14:textId="3A2A3023" w:rsidR="00285406" w:rsidRDefault="00DB5F5A" w:rsidP="00BF3B03">
                      <w:pPr>
                        <w:pStyle w:val="AddressDetails"/>
                      </w:pPr>
                      <w:r>
                        <w:t>www.</w:t>
                      </w:r>
                      <w:r w:rsidR="00826AB7">
                        <w:t>ACFE.com</w:t>
                      </w:r>
                    </w:p>
                    <w:p w14:paraId="4301E4D2" w14:textId="2E9475BA" w:rsidR="009F5AC6" w:rsidRDefault="009F5AC6" w:rsidP="009F5AC6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6C8CA" w:themeColor="background2"/>
                        </w:rPr>
                        <w:t>T</w:t>
                      </w:r>
                      <w:r>
                        <w:t xml:space="preserve">: </w:t>
                      </w: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="" "[Your Phone]"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USERPROPERTY Work </w:instrText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fldChar w:fldCharType="separate"/>
                      </w:r>
                      <w:r>
                        <w:rPr>
                          <w:noProof/>
                        </w:rPr>
                        <w:instrText>512-478-9000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>
                        <w:t>512-478-9000</w:t>
                      </w:r>
                      <w:r w:rsidRPr="00FC751D">
                        <w:fldChar w:fldCharType="end"/>
                      </w:r>
                    </w:p>
                    <w:p w14:paraId="74C29E15" w14:textId="73D8109A" w:rsidR="00BF3B03" w:rsidRPr="00A0690D" w:rsidRDefault="00BF3B03" w:rsidP="009F5AC6">
                      <w:pPr>
                        <w:pStyle w:val="ContactDetails"/>
                        <w:jc w:val="left"/>
                      </w:pPr>
                      <w:r w:rsidRPr="00EE59FB">
                        <w:rPr>
                          <w:b/>
                          <w:color w:val="C6C8CA" w:themeColor="background2"/>
                        </w:rPr>
                        <w:t>F</w:t>
                      </w:r>
                      <w:r>
                        <w:t>: (512) 478-9297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E16BC1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926CF44" wp14:editId="78D13AEA">
                <wp:simplePos x="0" y="0"/>
                <wp:positionH relativeFrom="page">
                  <wp:posOffset>2581910</wp:posOffset>
                </wp:positionH>
                <wp:positionV relativeFrom="page">
                  <wp:posOffset>1203325</wp:posOffset>
                </wp:positionV>
                <wp:extent cx="1306830" cy="92075"/>
                <wp:effectExtent l="0" t="0" r="13970" b="9525"/>
                <wp:wrapTight wrapText="bothSides">
                  <wp:wrapPolygon edited="0">
                    <wp:start x="0" y="0"/>
                    <wp:lineTo x="0" y="17876"/>
                    <wp:lineTo x="21411" y="17876"/>
                    <wp:lineTo x="21411" y="0"/>
                    <wp:lineTo x="0" y="0"/>
                  </wp:wrapPolygon>
                </wp:wrapTight>
                <wp:docPr id="10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830" cy="9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FE996A9" w14:textId="3F8D9A6C" w:rsidR="00C85015" w:rsidRPr="00C85015" w:rsidRDefault="00C85015" w:rsidP="00C85015">
                            <w:pPr>
                              <w:pStyle w:val="AddressDetails"/>
                              <w:jc w:val="center"/>
                              <w:rPr>
                                <w:b/>
                              </w:rPr>
                            </w:pPr>
                            <w:r w:rsidRPr="00C85015">
                              <w:rPr>
                                <w:b/>
                              </w:rPr>
                              <w:t>[YOUR LOGO HERE]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203.3pt;margin-top:94.75pt;width:102.9pt;height:7.25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" filled="f" stroked="f">
                <v:textbox inset="0,0,0,0">
                  <w:txbxContent>
                    <w:p w14:paraId="1FE996A9" w14:textId="3F8D9A6C" w:rsidR="00C85015" w:rsidRPr="00C85015" w:rsidRDefault="00C85015" w:rsidP="00C85015">
                      <w:pPr>
                        <w:pStyle w:val="AddressDetails"/>
                        <w:jc w:val="center"/>
                        <w:rPr>
                          <w:b/>
                        </w:rPr>
                      </w:pPr>
                      <w:r w:rsidRPr="00C85015">
                        <w:rPr>
                          <w:b/>
                        </w:rPr>
                        <w:t>[YOUR LOGO HERE]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4A4075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ED13EF7" wp14:editId="49827A85">
                <wp:simplePos x="0" y="0"/>
                <wp:positionH relativeFrom="page">
                  <wp:posOffset>817245</wp:posOffset>
                </wp:positionH>
                <wp:positionV relativeFrom="page">
                  <wp:posOffset>642620</wp:posOffset>
                </wp:positionV>
                <wp:extent cx="2651760" cy="364490"/>
                <wp:effectExtent l="0" t="0" r="15240" b="16510"/>
                <wp:wrapTight wrapText="bothSides">
                  <wp:wrapPolygon edited="0">
                    <wp:start x="0" y="0"/>
                    <wp:lineTo x="0" y="21073"/>
                    <wp:lineTo x="21517" y="21073"/>
                    <wp:lineTo x="21517" y="0"/>
                    <wp:lineTo x="0" y="0"/>
                  </wp:wrapPolygon>
                </wp:wrapTight>
                <wp:docPr id="73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0F5EA46" w14:textId="77777777" w:rsidR="00512063" w:rsidRDefault="00512063" w:rsidP="00512063">
                            <w:pPr>
                              <w:pStyle w:val="Name"/>
                            </w:pPr>
                            <w:r w:rsidRPr="00FC751D">
                              <w:fldChar w:fldCharType="begin"/>
                            </w:r>
                            <w:r w:rsidRPr="00FC751D">
                              <w:instrText xml:space="preserve"> PLACEHOLDER </w:instrText>
                            </w:r>
                            <w:r w:rsidRPr="00FC751D">
                              <w:fldChar w:fldCharType="begin"/>
                            </w:r>
                            <w:r w:rsidRPr="00FC751D">
                              <w:instrText xml:space="preserve"> IF </w:instrText>
                            </w:r>
                            <w:fldSimple w:instr=" USERNAME ">
                              <w:r w:rsidR="00D03677"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instrText xml:space="preserve">="" "[Your Name]" </w:instrText>
                            </w:r>
                            <w:fldSimple w:instr=" USERNAME ">
                              <w:r w:rsidR="00D03677">
                                <w:rPr>
                                  <w:noProof/>
                                </w:rPr>
                                <w:instrText>Helen Pryor</w:instrText>
                              </w:r>
                            </w:fldSimple>
                            <w:r w:rsidRPr="00FC751D"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Helen Pryor</w:instrText>
                            </w:r>
                            <w:r w:rsidRPr="00FC751D">
                              <w:fldChar w:fldCharType="end"/>
                            </w:r>
                            <w:r w:rsidRPr="00FC751D">
                              <w:instrText xml:space="preserve"> \* MERGEFORMAT</w:instrText>
                            </w:r>
                            <w:r w:rsidRPr="00FC751D">
                              <w:fldChar w:fldCharType="separate"/>
                            </w:r>
                            <w:r w:rsidR="00D03677">
                              <w:t>Helen Pryor</w:t>
                            </w:r>
                            <w:r w:rsidRPr="00FC751D">
                              <w:fldChar w:fldCharType="end"/>
                            </w:r>
                          </w:p>
                          <w:p w14:paraId="21E3A75F" w14:textId="3598B224" w:rsidR="009D4632" w:rsidRPr="009D4632" w:rsidRDefault="009D4632" w:rsidP="00512063">
                            <w:pPr>
                              <w:pStyle w:val="Name"/>
                              <w:rPr>
                                <w:sz w:val="20"/>
                                <w:szCs w:val="20"/>
                              </w:rPr>
                            </w:pPr>
                            <w:r w:rsidRPr="009D4632">
                              <w:rPr>
                                <w:sz w:val="20"/>
                                <w:szCs w:val="20"/>
                              </w:rPr>
                              <w:t>Graphic Designer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64.35pt;margin-top:50.6pt;width:208.8pt;height:28.7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" filled="f" stroked="f">
                <v:textbox inset="0,0,0,0">
                  <w:txbxContent>
                    <w:p w14:paraId="00F5EA46" w14:textId="77777777" w:rsidR="00512063" w:rsidRDefault="00512063" w:rsidP="00512063">
                      <w:pPr>
                        <w:pStyle w:val="Name"/>
                      </w:pPr>
                      <w:r w:rsidRPr="00FC751D">
                        <w:fldChar w:fldCharType="begin"/>
                      </w:r>
                      <w:r w:rsidRPr="00FC751D">
                        <w:instrText xml:space="preserve"> PLACEHOLDER </w:instrText>
                      </w:r>
                      <w:r w:rsidRPr="00FC751D">
                        <w:fldChar w:fldCharType="begin"/>
                      </w:r>
                      <w:r w:rsidRPr="00FC751D">
                        <w:instrText xml:space="preserve"> IF </w:instrText>
                      </w:r>
                      <w:fldSimple w:instr=" USERNAME ">
                        <w:r w:rsidR="00D03677"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instrText xml:space="preserve">="" "[Your Name]" </w:instrText>
                      </w:r>
                      <w:fldSimple w:instr=" USERNAME ">
                        <w:r w:rsidR="00D03677">
                          <w:rPr>
                            <w:noProof/>
                          </w:rPr>
                          <w:instrText>Helen Pryor</w:instrText>
                        </w:r>
                      </w:fldSimple>
                      <w:r w:rsidRPr="00FC751D"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Helen Pryor</w:instrText>
                      </w:r>
                      <w:r w:rsidRPr="00FC751D">
                        <w:fldChar w:fldCharType="end"/>
                      </w:r>
                      <w:r w:rsidRPr="00FC751D">
                        <w:instrText xml:space="preserve"> \* MERGEFORMAT</w:instrText>
                      </w:r>
                      <w:r w:rsidRPr="00FC751D">
                        <w:fldChar w:fldCharType="separate"/>
                      </w:r>
                      <w:r w:rsidR="00D03677">
                        <w:t>Helen Pryor</w:t>
                      </w:r>
                      <w:r w:rsidRPr="00FC751D">
                        <w:fldChar w:fldCharType="end"/>
                      </w:r>
                    </w:p>
                    <w:p w14:paraId="21E3A75F" w14:textId="3598B224" w:rsidR="009D4632" w:rsidRPr="009D4632" w:rsidRDefault="009D4632" w:rsidP="00512063">
                      <w:pPr>
                        <w:pStyle w:val="Name"/>
                        <w:rPr>
                          <w:sz w:val="20"/>
                          <w:szCs w:val="20"/>
                        </w:rPr>
                      </w:pPr>
                      <w:r w:rsidRPr="009D4632">
                        <w:rPr>
                          <w:sz w:val="20"/>
                          <w:szCs w:val="20"/>
                        </w:rPr>
                        <w:t>Graphic Designer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D463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803DDD" wp14:editId="6F2C9835">
                <wp:simplePos x="0" y="0"/>
                <wp:positionH relativeFrom="page">
                  <wp:posOffset>817245</wp:posOffset>
                </wp:positionH>
                <wp:positionV relativeFrom="page">
                  <wp:posOffset>1764665</wp:posOffset>
                </wp:positionV>
                <wp:extent cx="1371600" cy="277495"/>
                <wp:effectExtent l="0" t="0" r="0" b="1905"/>
                <wp:wrapTight wrapText="bothSides">
                  <wp:wrapPolygon edited="0">
                    <wp:start x="0" y="0"/>
                    <wp:lineTo x="0" y="19771"/>
                    <wp:lineTo x="21200" y="19771"/>
                    <wp:lineTo x="21200" y="0"/>
                    <wp:lineTo x="0" y="0"/>
                  </wp:wrapPolygon>
                </wp:wrapTight>
                <wp:docPr id="51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60B680B" w14:textId="78FBCA33" w:rsidR="00285406" w:rsidRPr="00AB3ACC" w:rsidRDefault="00DE3B94" w:rsidP="00AB3ACC">
                            <w:pPr>
                              <w:pStyle w:val="AddressDetails"/>
                            </w:pPr>
                            <w:r>
                              <w:fldChar w:fldCharType="begin"/>
                            </w:r>
                            <w:r w:rsidR="00AB3ACC"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USERPROPERTY WorkStreet </w:instrText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 w:rsidR="00AB3ACC">
                              <w:instrText xml:space="preserve">="" "[Street Address]" </w:instrText>
                            </w:r>
                            <w:r w:rsidR="00DA19E9">
                              <w:fldChar w:fldCharType="begin"/>
                            </w:r>
                            <w:r w:rsidR="00DA19E9">
                              <w:instrText xml:space="preserve"> USERPROPERTY WorkStreet </w:instrText>
                            </w:r>
                            <w:r w:rsidR="00DA19E9"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716 West Ave</w:instrText>
                            </w:r>
                            <w:r w:rsidR="00DA19E9">
                              <w:fldChar w:fldCharType="end"/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716 West Ave</w:instrText>
                            </w:r>
                            <w:r>
                              <w:fldChar w:fldCharType="end"/>
                            </w:r>
                            <w:r w:rsidR="00AB3ACC"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 w:rsidR="00D03677">
                              <w:t>716 West Ave</w:t>
                            </w:r>
                            <w:r>
                              <w:fldChar w:fldCharType="end"/>
                            </w:r>
                            <w:r w:rsidR="007502F6">
                              <w:t>nue</w:t>
                            </w:r>
                            <w:r w:rsidR="00AB3ACC">
                              <w:br/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 w:rsidR="00AB3ACC">
                              <w:instrText xml:space="preserve">="" "[City]" </w:instrTex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USERPROPERTY WorkCity </w:instrText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Austin</w:instrText>
                            </w:r>
                            <w:r>
                              <w:fldChar w:fldCharType="end"/>
                            </w:r>
                            <w:r w:rsidR="00AB3ACC"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 w:rsidR="00D03677">
                              <w:t>Austin</w:t>
                            </w:r>
                            <w:r>
                              <w:fldChar w:fldCharType="end"/>
                            </w:r>
                            <w:r w:rsidR="00AB3ACC">
                              <w:t xml:space="preserve">, </w: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 w:rsidR="00AB3ACC">
                              <w:instrText xml:space="preserve">="" "[State]"  </w:instrTex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USERPROPERTY WorkState </w:instrText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TX</w:instrText>
                            </w:r>
                            <w:r>
                              <w:fldChar w:fldCharType="end"/>
                            </w:r>
                            <w:r w:rsidR="00AB3ACC"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 w:rsidR="00D03677">
                              <w:t>TX</w:t>
                            </w:r>
                            <w:r>
                              <w:fldChar w:fldCharType="end"/>
                            </w:r>
                            <w:r w:rsidR="009D4632">
                              <w:t xml:space="preserve"> </w: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 w:rsidR="00AB3ACC">
                              <w:instrText xml:space="preserve">="" "[Postal Code]" </w:instrText>
                            </w:r>
                            <w:r>
                              <w:fldChar w:fldCharType="begin"/>
                            </w:r>
                            <w:r w:rsidR="00AB3ACC">
                              <w:instrText xml:space="preserve"> USERPROPERTY WorkZip </w:instrText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78701</w:instrText>
                            </w:r>
                            <w:r>
                              <w:fldChar w:fldCharType="end"/>
                            </w:r>
                            <w:r w:rsidR="00AB3ACC">
                              <w:instrText xml:space="preserve"> \* MERGEFORMAT</w:instrText>
                            </w:r>
                            <w:r>
                              <w:fldChar w:fldCharType="separate"/>
                            </w:r>
                            <w:r w:rsidR="00D03677">
                              <w:t>78701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64.35pt;margin-top:138.95pt;width:108pt;height:21.8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" filled="f" stroked="f">
                <v:textbox inset="0,0,0,0">
                  <w:txbxContent>
                    <w:p w14:paraId="760B680B" w14:textId="78FBCA33" w:rsidR="00285406" w:rsidRPr="00AB3ACC" w:rsidRDefault="00DE3B94" w:rsidP="00AB3ACC">
                      <w:pPr>
                        <w:pStyle w:val="AddressDetails"/>
                      </w:pPr>
                      <w:r>
                        <w:fldChar w:fldCharType="begin"/>
                      </w:r>
                      <w:r w:rsidR="00AB3ACC">
                        <w:instrText xml:space="preserve"> PLACEHOLDER </w:instrText>
                      </w:r>
                      <w:r>
                        <w:fldChar w:fldCharType="begin"/>
                      </w:r>
                      <w:r w:rsidR="00AB3ACC">
                        <w:instrText xml:space="preserve"> IF </w:instrText>
                      </w:r>
                      <w:r>
                        <w:fldChar w:fldCharType="begin"/>
                      </w:r>
                      <w:r w:rsidR="00AB3ACC">
                        <w:instrText xml:space="preserve"> USERPROPERTY WorkStreet </w:instrText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 w:rsidR="00AB3ACC">
                        <w:instrText xml:space="preserve">="" "[Street Address]" </w:instrText>
                      </w:r>
                      <w:r w:rsidR="00DA19E9">
                        <w:fldChar w:fldCharType="begin"/>
                      </w:r>
                      <w:r w:rsidR="00DA19E9">
                        <w:instrText xml:space="preserve"> USERPROPERTY WorkStreet </w:instrText>
                      </w:r>
                      <w:r w:rsidR="00DA19E9"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716 West Ave</w:instrText>
                      </w:r>
                      <w:r w:rsidR="00DA19E9">
                        <w:fldChar w:fldCharType="end"/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716 West Ave</w:instrText>
                      </w:r>
                      <w:r>
                        <w:fldChar w:fldCharType="end"/>
                      </w:r>
                      <w:r w:rsidR="00AB3ACC">
                        <w:instrText xml:space="preserve"> \* MERGEFORMAT</w:instrText>
                      </w:r>
                      <w:r>
                        <w:fldChar w:fldCharType="separate"/>
                      </w:r>
                      <w:r w:rsidR="00D03677">
                        <w:t>716 West Ave</w:t>
                      </w:r>
                      <w:r>
                        <w:fldChar w:fldCharType="end"/>
                      </w:r>
                      <w:r w:rsidR="007502F6">
                        <w:t>nue</w:t>
                      </w:r>
                      <w:r w:rsidR="00AB3ACC">
                        <w:br/>
                      </w:r>
                      <w:r>
                        <w:fldChar w:fldCharType="begin"/>
                      </w:r>
                      <w:r w:rsidR="00AB3ACC">
                        <w:instrText xml:space="preserve"> PLACEHOLDER </w:instrText>
                      </w:r>
                      <w:r>
                        <w:fldChar w:fldCharType="begin"/>
                      </w:r>
                      <w:r w:rsidR="00AB3ACC">
                        <w:instrText xml:space="preserve"> IF </w:instrText>
                      </w:r>
                      <w:r>
                        <w:fldChar w:fldCharType="begin"/>
                      </w:r>
                      <w:r w:rsidR="00AB3ACC">
                        <w:instrText xml:space="preserve"> USERPROPERTY WorkCity </w:instrText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 w:rsidR="00AB3ACC">
                        <w:instrText xml:space="preserve">="" "[City]" </w:instrText>
                      </w:r>
                      <w:r>
                        <w:fldChar w:fldCharType="begin"/>
                      </w:r>
                      <w:r w:rsidR="00AB3ACC">
                        <w:instrText xml:space="preserve"> USERPROPERTY WorkCity </w:instrText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Austin</w:instrText>
                      </w:r>
                      <w:r>
                        <w:fldChar w:fldCharType="end"/>
                      </w:r>
                      <w:r w:rsidR="00AB3ACC">
                        <w:instrText xml:space="preserve"> \* MERGEFORMAT</w:instrText>
                      </w:r>
                      <w:r>
                        <w:fldChar w:fldCharType="separate"/>
                      </w:r>
                      <w:r w:rsidR="00D03677">
                        <w:t>Austin</w:t>
                      </w:r>
                      <w:r>
                        <w:fldChar w:fldCharType="end"/>
                      </w:r>
                      <w:r w:rsidR="00AB3ACC">
                        <w:t xml:space="preserve">, </w:t>
                      </w:r>
                      <w:r>
                        <w:fldChar w:fldCharType="begin"/>
                      </w:r>
                      <w:r w:rsidR="00AB3ACC">
                        <w:instrText xml:space="preserve"> PLACEHOLDER </w:instrText>
                      </w:r>
                      <w:r>
                        <w:fldChar w:fldCharType="begin"/>
                      </w:r>
                      <w:r w:rsidR="00AB3ACC">
                        <w:instrText xml:space="preserve"> IF </w:instrText>
                      </w:r>
                      <w:r>
                        <w:fldChar w:fldCharType="begin"/>
                      </w:r>
                      <w:r w:rsidR="00AB3ACC">
                        <w:instrText xml:space="preserve"> USERPROPERTY WorkState </w:instrText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 w:rsidR="00AB3ACC">
                        <w:instrText xml:space="preserve">="" "[State]"  </w:instrText>
                      </w:r>
                      <w:r>
                        <w:fldChar w:fldCharType="begin"/>
                      </w:r>
                      <w:r w:rsidR="00AB3ACC">
                        <w:instrText xml:space="preserve"> USERPROPERTY WorkState </w:instrText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TX</w:instrText>
                      </w:r>
                      <w:r>
                        <w:fldChar w:fldCharType="end"/>
                      </w:r>
                      <w:r w:rsidR="00AB3ACC">
                        <w:instrText xml:space="preserve"> \* MERGEFORMAT</w:instrText>
                      </w:r>
                      <w:r>
                        <w:fldChar w:fldCharType="separate"/>
                      </w:r>
                      <w:r w:rsidR="00D03677">
                        <w:t>TX</w:t>
                      </w:r>
                      <w:r>
                        <w:fldChar w:fldCharType="end"/>
                      </w:r>
                      <w:r w:rsidR="009D4632">
                        <w:t xml:space="preserve"> </w:t>
                      </w:r>
                      <w:r>
                        <w:fldChar w:fldCharType="begin"/>
                      </w:r>
                      <w:r w:rsidR="00AB3ACC">
                        <w:instrText xml:space="preserve"> PLACEHOLDER </w:instrText>
                      </w:r>
                      <w:r>
                        <w:fldChar w:fldCharType="begin"/>
                      </w:r>
                      <w:r w:rsidR="00AB3ACC">
                        <w:instrText xml:space="preserve"> IF </w:instrText>
                      </w:r>
                      <w:r>
                        <w:fldChar w:fldCharType="begin"/>
                      </w:r>
                      <w:r w:rsidR="00AB3ACC">
                        <w:instrText xml:space="preserve"> USERPROPERTY WorkZip </w:instrText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 w:rsidR="00AB3ACC">
                        <w:instrText xml:space="preserve">="" "[Postal Code]" </w:instrText>
                      </w:r>
                      <w:r>
                        <w:fldChar w:fldCharType="begin"/>
                      </w:r>
                      <w:r w:rsidR="00AB3ACC">
                        <w:instrText xml:space="preserve"> USERPROPERTY WorkZip </w:instrText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78701</w:instrText>
                      </w:r>
                      <w:r>
                        <w:fldChar w:fldCharType="end"/>
                      </w:r>
                      <w:r w:rsidR="00AB3ACC">
                        <w:instrText xml:space="preserve"> \* MERGEFORMAT</w:instrText>
                      </w:r>
                      <w:r>
                        <w:fldChar w:fldCharType="separate"/>
                      </w:r>
                      <w:r w:rsidR="00D03677">
                        <w:t>78701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DA19E9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E08E146" wp14:editId="7039AA0A">
                <wp:simplePos x="0" y="0"/>
                <wp:positionH relativeFrom="page">
                  <wp:posOffset>4017645</wp:posOffset>
                </wp:positionH>
                <wp:positionV relativeFrom="page">
                  <wp:posOffset>2701925</wp:posOffset>
                </wp:positionV>
                <wp:extent cx="2651760" cy="213360"/>
                <wp:effectExtent l="4445" t="0" r="0" b="571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80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21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931F5E0" w14:textId="77777777" w:rsidR="00512063" w:rsidRDefault="00512063" w:rsidP="00512063">
                            <w:pPr>
                              <w:pStyle w:val="JobTitle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Company </w:instrText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ACFE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"[Your Title]"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Title </w:instrText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0" o:spid="_x0000_s1066" type="#_x0000_t202" style="position:absolute;margin-left:316.35pt;margin-top:212.75pt;width:208.8pt;height:16.8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" filled="f" stroked="f">
                <v:textbox inset="0,0,0,0">
                  <w:txbxContent>
                    <w:p w14:paraId="7931F5E0" w14:textId="77777777" w:rsidR="00512063" w:rsidRDefault="00512063" w:rsidP="00512063">
                      <w:pPr>
                        <w:pStyle w:val="JobTitle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Company </w:instrText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ACFE</w:instrText>
                      </w:r>
                      <w:r>
                        <w:fldChar w:fldCharType="end"/>
                      </w:r>
                      <w:r>
                        <w:instrText xml:space="preserve">="" "[Your Title]" </w:instrText>
                      </w:r>
                      <w:r>
                        <w:fldChar w:fldCharType="begin"/>
                      </w:r>
                      <w:r>
                        <w:instrText xml:space="preserve"> USERPROPERTY Title </w:instrText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DA19E9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E6F80CE" wp14:editId="6F3D3073">
                <wp:simplePos x="0" y="0"/>
                <wp:positionH relativeFrom="page">
                  <wp:posOffset>817245</wp:posOffset>
                </wp:positionH>
                <wp:positionV relativeFrom="page">
                  <wp:posOffset>2696210</wp:posOffset>
                </wp:positionV>
                <wp:extent cx="2651760" cy="213360"/>
                <wp:effectExtent l="4445" t="381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78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21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C0DA0C3" w14:textId="77777777" w:rsidR="00512063" w:rsidRDefault="00512063" w:rsidP="00512063">
                            <w:pPr>
                              <w:pStyle w:val="JobTitle"/>
                            </w:pPr>
                            <w:r>
                              <w:fldChar w:fldCharType="begin"/>
                            </w:r>
                            <w:r>
                              <w:instrText xml:space="preserve"> PLACEHOLDER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IF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Company </w:instrText>
                            </w:r>
                            <w:r>
                              <w:fldChar w:fldCharType="separate"/>
                            </w:r>
                            <w:r w:rsidR="00D03677">
                              <w:rPr>
                                <w:noProof/>
                              </w:rPr>
                              <w:instrText>ACFE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="" "[Your Title]" 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USERPROPERTY Title </w:instrText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instrText xml:space="preserve"> \* MERGEFORMAT</w:instrTex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8" o:spid="_x0000_s1067" type="#_x0000_t202" style="position:absolute;margin-left:64.35pt;margin-top:212.3pt;width:208.8pt;height:16.8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" filled="f" stroked="f">
                <v:textbox inset="0,0,0,0">
                  <w:txbxContent>
                    <w:p w14:paraId="2C0DA0C3" w14:textId="77777777" w:rsidR="00512063" w:rsidRDefault="00512063" w:rsidP="00512063">
                      <w:pPr>
                        <w:pStyle w:val="JobTitle"/>
                      </w:pPr>
                      <w:r>
                        <w:fldChar w:fldCharType="begin"/>
                      </w:r>
                      <w:r>
                        <w:instrText xml:space="preserve"> PLACEHOLDER </w:instrText>
                      </w:r>
                      <w:r>
                        <w:fldChar w:fldCharType="begin"/>
                      </w:r>
                      <w:r>
                        <w:instrText xml:space="preserve"> IF </w:instrText>
                      </w:r>
                      <w:r>
                        <w:fldChar w:fldCharType="begin"/>
                      </w:r>
                      <w:r>
                        <w:instrText xml:space="preserve"> USERPROPERTY Company </w:instrText>
                      </w:r>
                      <w:r>
                        <w:fldChar w:fldCharType="separate"/>
                      </w:r>
                      <w:r w:rsidR="00D03677">
                        <w:rPr>
                          <w:noProof/>
                        </w:rPr>
                        <w:instrText>ACFE</w:instrText>
                      </w:r>
                      <w:r>
                        <w:fldChar w:fldCharType="end"/>
                      </w:r>
                      <w:r>
                        <w:instrText xml:space="preserve">="" "[Your Title]" </w:instrText>
                      </w:r>
                      <w:r>
                        <w:fldChar w:fldCharType="begin"/>
                      </w:r>
                      <w:r>
                        <w:instrText xml:space="preserve"> USERPROPERTY Title </w:instrText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instrText xml:space="preserve"> \* MERGEFORMAT</w:instrText>
                      </w:r>
                      <w: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bookmarkStart w:id="0" w:name="_GoBack"/>
      <w:bookmarkEnd w:id="0"/>
    </w:p>
    <w:sectPr w:rsidR="00285406" w:rsidSect="00285406">
      <w:headerReference w:type="default" r:id="rId9"/>
      <w:footerReference w:type="default" r:id="rId10"/>
      <w:pgSz w:w="12240" w:h="15840"/>
      <w:pgMar w:top="720" w:right="1080" w:bottom="72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447EC0" w14:textId="77777777" w:rsidR="00D03677" w:rsidRDefault="00D03677">
      <w:pPr>
        <w:spacing w:after="0"/>
      </w:pPr>
      <w:r>
        <w:separator/>
      </w:r>
    </w:p>
  </w:endnote>
  <w:endnote w:type="continuationSeparator" w:id="0">
    <w:p w14:paraId="20AF9150" w14:textId="77777777" w:rsidR="00D03677" w:rsidRDefault="00D036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bel">
    <w:altName w:val="Verdana"/>
    <w:charset w:val="00"/>
    <w:family w:val="auto"/>
    <w:pitch w:val="variable"/>
    <w:sig w:usb0="00000003" w:usb1="00000000" w:usb2="00000000" w:usb3="00000000" w:csb0="00000001" w:csb1="00000000"/>
  </w:font>
  <w:font w:name="メイリオ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160EB" w14:textId="77777777" w:rsidR="00610C52" w:rsidRDefault="00DA19E9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2236C0EB" wp14:editId="2993C320">
              <wp:simplePos x="0" y="0"/>
              <wp:positionH relativeFrom="page">
                <wp:posOffset>3886200</wp:posOffset>
              </wp:positionH>
              <wp:positionV relativeFrom="page">
                <wp:posOffset>7772400</wp:posOffset>
              </wp:positionV>
              <wp:extent cx="3200400" cy="1828800"/>
              <wp:effectExtent l="0" t="0" r="0" b="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13" name="Group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14" name="Rectangle 41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15" name="Rectangle 42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16" name="Rectangle 43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0" o:spid="_x0000_s1026" style="position:absolute;margin-left:306pt;margin-top:612pt;width:252pt;height:2in;z-index:251670528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">
              <v:rect id="Rectangle 41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1KGnwwAA&#10;ANsAAAAPAAAAZHJzL2Rvd25yZXYueG1sRE9NTwIxEL2b+B+aMfEmXQlRXChkY5B4Al0McJxsh+3q&#10;drppCyz/npqYeJuX9znTeW9bcSIfGscKHgcZCOLK6YZrBV+bt4cxiBCRNbaOScGFAsxntzdTzLU7&#10;8yedyliLFMIhRwUmxi6XMlSGLIaB64gTd3DeYkzQ11J7PKdw28phlj1Jiw2nBoMdvRqqfsqjVbBo&#10;d4Xx2+/R6lmW+xf3US/Xu0Kp+7u+mICI1Md/8Z/7Xaf5I/j9JR0gZ1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1KGnwwAAANsAAAAPAAAAAAAAAAAAAAAAAJcCAABkcnMvZG93&#10;bnJldi54bWxQSwUGAAAAAAQABAD1AAAAhwMAAAAA&#10;" fillcolor="#be3a26 [3204]" stroked="f" strokecolor="#4a7ebb" strokeweight="1.5pt">
                <v:shadow opacity="22938f" mv:blur="38100f" offset="0,2pt"/>
                <v:textbox inset=",7.2pt,,7.2pt"/>
              </v:rect>
              <v:rect id="Rectangle 42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xmAQ8wwAA&#10;ANsAAAAPAAAAZHJzL2Rvd25yZXYueG1sRE9LTwIxEL6b8B+aIfEmXQyKLhSyMWg8+ViIcJxsh+3C&#10;drppK6z/3pqYcJsv33Pmy9624kQ+NI4VjEcZCOLK6YZrBZv1880DiBCRNbaOScEPBVguBldzzLU7&#10;8yedyliLFMIhRwUmxi6XMlSGLIaR64gTt3feYkzQ11J7PKdw28rbLLuXFhtODQY7ejJUHctvq2DV&#10;bgvjvw6Tt6ksd4/uo3553xZKXQ/7YgYiUh8v4n/3q07z7+Dvl3SAX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xmAQ8wwAAANsAAAAPAAAAAAAAAAAAAAAAAJcCAABkcnMvZG93&#10;bnJldi54bWxQSwUGAAAAAAQABAD1AAAAhwMAAAAA&#10;" fillcolor="#be3a26 [3204]" stroked="f" strokecolor="#4a7ebb" strokeweight="1.5pt">
                <v:shadow opacity="22938f" mv:blur="38100f" offset="0,2pt"/>
                <v:textbox inset=",7.2pt,,7.2pt"/>
              </v:rect>
              <v:rect id="Rectangle 43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//LWwvwAA&#10;ANsAAAAPAAAAZHJzL2Rvd25yZXYueG1sRE9Li8IwEL4v+B/CCN7W1FeR2lREFDwJuovnoRnbYjMp&#10;TfrYf78RFvY2H99z0v1oatFT6yrLChbzCARxbnXFhYLvr/PnFoTzyBpry6Tghxzss8lHiom2A9+o&#10;v/tChBB2CSoovW8SKV1ekkE3tw1x4J62NegDbAupWxxCuKnlMopiabDi0FBiQ8eS8te9MwrWeNLX&#10;DvWDr8flpRs2/Srqn0rNpuNhB8LT6P/Ff+6LDvNjeP8SDpDZ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H/8tbC/AAAA2wAAAA8AAAAAAAAAAAAAAAAAlwIAAGRycy9kb3ducmV2&#10;LnhtbFBLBQYAAAAABAAEAPUAAACDAwAAAAA=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24B16E9B" wp14:editId="45ECEAD4">
              <wp:simplePos x="0" y="0"/>
              <wp:positionH relativeFrom="page">
                <wp:posOffset>685800</wp:posOffset>
              </wp:positionH>
              <wp:positionV relativeFrom="page">
                <wp:posOffset>7772400</wp:posOffset>
              </wp:positionV>
              <wp:extent cx="3200400" cy="1828800"/>
              <wp:effectExtent l="0" t="0" r="0" b="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9" name="Group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10" name="Rectangle 37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11" name="Rectangle 38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12" name="Rectangle 39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6" o:spid="_x0000_s1026" style="position:absolute;margin-left:54pt;margin-top:612pt;width:252pt;height:2in;z-index:251669504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">
              <v:rect id="Rectangle 37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76ekxQAA&#10;ANsAAAAPAAAAZHJzL2Rvd25yZXYueG1sRI9BT8MwDIXvSPyHyEjcWMqEBpRlUzUNtNOAghhHqzFN&#10;WeNUSbaVf48PSNxsvef3Ps+Xo+/VkWLqAhu4nhSgiJtgO24NvL89Xt2BShnZYh+YDPxQguXi/GyO&#10;pQ0nfqVjnVslIZxKNOByHkqtU+PIY5qEgVi0rxA9Zlljq23Ek4T7Xk+LYqY9diwNDgdaOWr29cEb&#10;WPe7ysWP75vtra4/78NL+/S8q4y5vBirB1CZxvxv/rveWMEXevlFBtCL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Hvp6TFAAAA2wAAAA8AAAAAAAAAAAAAAAAAlwIAAGRycy9k&#10;b3ducmV2LnhtbFBLBQYAAAAABAAEAPUAAACJAwAAAAA=&#10;" fillcolor="#be3a26 [3204]" stroked="f" strokecolor="#4a7ebb" strokeweight="1.5pt">
                <v:shadow opacity="22938f" mv:blur="38100f" offset="0,2pt"/>
                <v:textbox inset=",7.2pt,,7.2pt"/>
              </v:rect>
              <v:rect id="Rectangle 38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owI/wwAA&#10;ANsAAAAPAAAAZHJzL2Rvd25yZXYueG1sRE9NTwIxEL2T+B+aMfEmXYhRXChkQ5R4Ql0McJxsh+3q&#10;drppCyz/3pqYcJuX9zmzRW9bcSIfGscKRsMMBHHldMO1gq/N6/0ERIjIGlvHpOBCARbzm8EMc+3O&#10;/EmnMtYihXDIUYGJsculDJUhi2HoOuLEHZy3GBP0tdQezynctnKcZY/SYsOpwWBHS0PVT3m0Cl7a&#10;XWH89vth/STL/bP7qFfvu0Kpu9u+mIKI1Mer+N/9ptP8Efz9kg6Q8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OowI/wwAAANsAAAAPAAAAAAAAAAAAAAAAAJcCAABkcnMvZG93&#10;bnJldi54bWxQSwUGAAAAAAQABAD1AAAAhwMAAAAA&#10;" fillcolor="#be3a26 [3204]" stroked="f" strokecolor="#4a7ebb" strokeweight="1.5pt">
                <v:shadow opacity="22938f" mv:blur="38100f" offset="0,2pt"/>
                <v:textbox inset=",7.2pt,,7.2pt"/>
              </v:rect>
              <v:rect id="Rectangle 39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x7OzvwAA&#10;ANsAAAAPAAAAZHJzL2Rvd25yZXYueG1sRE9Li8IwEL4L/ocwC9403eqKdJuKyC54ElbF89CMbdlm&#10;Upr04b83guBtPr7npNvR1KKn1lWWFXwuIhDEudUVFwou59/5BoTzyBpry6TgTg622XSSYqLtwH/U&#10;n3whQgi7BBWU3jeJlC4vyaBb2IY4cDfbGvQBtoXULQ4h3NQyjqK1NFhxaCixoX1J+f+pMwpW+KOP&#10;HeorH/fxoRu++mXU35SafYy7bxCeRv8Wv9wHHebH8PwlHCCzB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ADHs7O/AAAA2wAAAA8AAAAAAAAAAAAAAAAAlwIAAGRycy9kb3ducmV2&#10;LnhtbFBLBQYAAAAABAAEAPUAAACDAwAAAAA=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CF99B89" wp14:editId="7ED0AC69">
              <wp:simplePos x="0" y="0"/>
              <wp:positionH relativeFrom="page">
                <wp:posOffset>3886200</wp:posOffset>
              </wp:positionH>
              <wp:positionV relativeFrom="page">
                <wp:posOffset>5943600</wp:posOffset>
              </wp:positionV>
              <wp:extent cx="3200400" cy="1828800"/>
              <wp:effectExtent l="0" t="0" r="0" b="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5" name="Group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6" name="Rectangle 33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7" name="Rectangle 34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8" name="Rectangle 35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2" o:spid="_x0000_s1026" style="position:absolute;margin-left:306pt;margin-top:468pt;width:252pt;height:2in;z-index:251668480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">
              <v:rect id="Rectangle 33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/V98xxAAA&#10;ANoAAAAPAAAAZHJzL2Rvd25yZXYueG1sRI9BawIxFITvBf9DeIXearZFrG6NskgtPdl2FfX42Lxu&#10;VjcvS5Lq+u+bQqHHYWa+YWaL3rbiTD40jhU8DDMQxJXTDdcKtpvV/QREiMgaW8ek4EoBFvPBzQxz&#10;7S78Secy1iJBOOSowMTY5VKGypDFMHQdcfK+nLcYk/S11B4vCW5b+ZhlY2mx4bRgsKOloepUflsF&#10;L+2+MH53HK2fZHmYuo/69X1fKHV32xfPICL18T/8137TCsbweyXdADn/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1ffMcQAAADaAAAADwAAAAAAAAAAAAAAAACXAgAAZHJzL2Rv&#10;d25yZXYueG1sUEsFBgAAAAAEAAQA9QAAAIgDAAAAAA==&#10;" fillcolor="#be3a26 [3204]" stroked="f" strokecolor="#4a7ebb" strokeweight="1.5pt">
                <v:shadow opacity="22938f" mv:blur="38100f" offset="0,2pt"/>
                <v:textbox inset=",7.2pt,,7.2pt"/>
              </v:rect>
              <v:rect id="Rectangle 34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G3qqxQAA&#10;ANoAAAAPAAAAZHJzL2Rvd25yZXYueG1sRI9PSwMxFMTvhX6H8ARvNquU/lmblkWseKq6LW2Pj81z&#10;s3XzsiSxXb+9EYQeh5n5DbNY9bYVZ/KhcazgfpSBIK6cbrhWsNuu72YgQkTW2DomBT8UYLUcDhaY&#10;a3fhDzqXsRYJwiFHBSbGLpcyVIYshpHriJP36bzFmKSvpfZ4SXDbyocsm0iLDacFgx09Gaq+ym+r&#10;4Lk9FMbvT+PNVJbHuXuvX94OhVK3N33xCCJSH6/h//arVjCFvyvpBsjl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AbeqrFAAAA2gAAAA8AAAAAAAAAAAAAAAAAlwIAAGRycy9k&#10;b3ducmV2LnhtbFBLBQYAAAAABAAEAPUAAACJAwAAAAA=&#10;" fillcolor="#be3a26 [3204]" stroked="f" strokecolor="#4a7ebb" strokeweight="1.5pt">
                <v:shadow opacity="22938f" mv:blur="38100f" offset="0,2pt"/>
                <v:textbox inset=",7.2pt,,7.2pt"/>
              </v:rect>
              <v:rect id="Rectangle 35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26732996" wp14:editId="2B0F39A2">
              <wp:simplePos x="0" y="0"/>
              <wp:positionH relativeFrom="page">
                <wp:posOffset>685800</wp:posOffset>
              </wp:positionH>
              <wp:positionV relativeFrom="page">
                <wp:posOffset>5943600</wp:posOffset>
              </wp:positionV>
              <wp:extent cx="3200400" cy="1828800"/>
              <wp:effectExtent l="0" t="0" r="0" b="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1" name="Group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2" name="Rectangle 29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3" name="Rectangle 30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4" name="Rectangle 31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8" o:spid="_x0000_s1026" style="position:absolute;margin-left:54pt;margin-top:468pt;width:252pt;height:2in;z-index:251667456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">
              <v:rect id="Rectangle 29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bNkyxAAA&#10;ANoAAAAPAAAAZHJzL2Rvd25yZXYueG1sRI9BawIxFITvQv9DeIXearZSWrsaZZFWerLtWtTjY/Pc&#10;bN28LEnU9d83hYLHYWa+Yabz3rbiRD40jhU8DDMQxJXTDdcKvtdv92MQISJrbB2TggsFmM9uBlPM&#10;tTvzF53KWIsE4ZCjAhNjl0sZKkMWw9B1xMnbO28xJulrqT2eE9y2cpRlT9Jiw2nBYEcLQ9WhPFoF&#10;r+22MH7z87h6luXuxX3Wy49todTdbV9MQETq4zX8337XCkbwdyXdADn7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wGzZMsQAAADaAAAADwAAAAAAAAAAAAAAAACXAgAAZHJzL2Rv&#10;d25yZXYueG1sUEsFBgAAAAAEAAQA9QAAAIgDAAAAAA==&#10;" fillcolor="#be3a26 [3204]" stroked="f" strokecolor="#4a7ebb" strokeweight="1.5pt">
                <v:shadow opacity="22938f" mv:blur="38100f" offset="0,2pt"/>
                <v:textbox inset=",7.2pt,,7.2pt"/>
              </v:rect>
              <v:rect id="Rectangle 30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IHypxQAA&#10;ANoAAAAPAAAAZHJzL2Rvd25yZXYueG1sRI9PawIxFMTvBb9DeEJvNWsttV2NshRbeuqfVarHx+a5&#10;Wd28LEmq22/fFAoeh5n5DTNf9rYVJ/KhcaxgPMpAEFdON1wr2Kyfbx5AhIissXVMCn4owHIxuJpj&#10;rt2ZP+lUxlokCIccFZgYu1zKUBmyGEauI07e3nmLMUlfS+3xnOC2lbdZdi8tNpwWDHb0ZKg6lt9W&#10;wardFsZ/He7eprLcPbqP+uV9Wyh1PeyLGYhIfbyE/9uvWsEE/q6kGyAX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8gfKnFAAAA2gAAAA8AAAAAAAAAAAAAAAAAlwIAAGRycy9k&#10;b3ducmV2LnhtbFBLBQYAAAAABAAEAPUAAACJAwAAAAA=&#10;" fillcolor="#be3a26 [3204]" stroked="f" strokecolor="#4a7ebb" strokeweight="1.5pt">
                <v:shadow opacity="22938f" mv:blur="38100f" offset="0,2pt"/>
                <v:textbox inset=",7.2pt,,7.2pt"/>
              </v:rect>
              <v:rect id="Rectangle 31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/kh4mwQAA&#10;ANoAAAAPAAAAZHJzL2Rvd25yZXYueG1sRI/NasMwEITvhbyD2EJvtVQ3DcWJEoJpwSdDk9DzYm1s&#10;E2tlLPmnb18FCj0OM98MszssthMTDb51rOElUSCIK2darjVczp/P7yB8QDbYOSYNP+ThsF897DAz&#10;buYvmk6hFrGEfYYamhD6TEpfNWTRJ64njt7VDRZDlEMtzYBzLLedTJXaSIstx4UGe8obqm6n0WpY&#10;44cpRzTfXOZpMc5v06uarlo/PS7HLYhAS/gP/9GFiRzcr8QbIP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5IeJsEAAADaAAAADwAAAAAAAAAAAAAAAACXAgAAZHJzL2Rvd25y&#10;ZXYueG1sUEsFBgAAAAAEAAQA9QAAAIUDAAAAAA==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7EB730" w14:textId="77777777" w:rsidR="00D03677" w:rsidRDefault="00D03677">
      <w:pPr>
        <w:spacing w:after="0"/>
      </w:pPr>
      <w:r>
        <w:separator/>
      </w:r>
    </w:p>
  </w:footnote>
  <w:footnote w:type="continuationSeparator" w:id="0">
    <w:p w14:paraId="2240DBF7" w14:textId="77777777" w:rsidR="00D03677" w:rsidRDefault="00D036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1" w:name="_MacBuGuideStaticData_720H"/>
  <w:bookmarkStart w:id="2" w:name="_MacBuGuideStaticData_11160V"/>
  <w:bookmarkStart w:id="3" w:name="_MacBuGuideStaticData_1080V"/>
  <w:bookmarkStart w:id="4" w:name="_MacBuGuideStaticData_6120V"/>
  <w:bookmarkStart w:id="5" w:name="_MacBuGuideStaticData_12240H"/>
  <w:bookmarkStart w:id="6" w:name="_MacBuGuideStaticData_6470H"/>
  <w:bookmarkStart w:id="7" w:name="_MacBuGuideStaticData_9350H"/>
  <w:bookmarkStart w:id="8" w:name="_MacBuGuideStaticData_15120H"/>
  <w:bookmarkStart w:id="9" w:name="_MacBuGuideStaticData_3600H"/>
  <w:p w14:paraId="143647C6" w14:textId="77777777" w:rsidR="00285406" w:rsidRDefault="00DA19E9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E38812" wp14:editId="21E7E565">
              <wp:simplePos x="0" y="0"/>
              <wp:positionH relativeFrom="page">
                <wp:posOffset>3886200</wp:posOffset>
              </wp:positionH>
              <wp:positionV relativeFrom="page">
                <wp:posOffset>4114800</wp:posOffset>
              </wp:positionV>
              <wp:extent cx="3200400" cy="1828800"/>
              <wp:effectExtent l="0" t="0" r="0" b="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37" name="Group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38" name="Rectangle 25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39" name="Rectangle 26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40" name="Rectangle 27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4" o:spid="_x0000_s1026" style="position:absolute;margin-left:306pt;margin-top:324pt;width:252pt;height:2in;z-index:251666432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">
              <v:rect id="Rectangle 25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fCwgAA&#10;ANsAAAAPAAAAZHJzL2Rvd25yZXYueG1sRE/LTgIxFN2b8A/NJWEnHR9RGChkYsS4EhkIsLyZXqej&#10;09tJW2H4e7owcXly3vNlb1txIh8axwruxhkI4srphmsFu+3qdgIiRGSNrWNScKEAy8XgZo65dmfe&#10;0KmMtUghHHJUYGLscilDZchiGLuOOHFfzluMCfpaao/nFG5beZ9lT9Jiw6nBYEcvhqqf8tcqeG0P&#10;hfH778ePZ1kep+6zflsfCqVGw76YgYjUx3/xn/tdK3hIY9OX9APk4go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98LCAAAA2wAAAA8AAAAAAAAAAAAAAAAAlwIAAGRycy9kb3du&#10;cmV2LnhtbFBLBQYAAAAABAAEAPUAAACGAwAAAAA=&#10;" fillcolor="#be3a26 [3204]" stroked="f" strokecolor="#4a7ebb" strokeweight="1.5pt">
                <v:shadow opacity="22938f" mv:blur="38100f" offset="0,2pt"/>
                <v:textbox inset=",7.2pt,,7.2pt"/>
              </v:rect>
              <v:rect id="Rectangle 26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YFJZxQAA&#10;ANsAAAAPAAAAZHJzL2Rvd25yZXYueG1sRI9BTwIxFITvJvyH5pFwk65oRFYK2RAhnARXIx5fts/t&#10;6vZ10xZY/r01MfE4mZlvMvNlb1txIh8axwpuxhkI4srphmsFb6/r6wcQISJrbB2TggsFWC4GV3PM&#10;tTvzC53KWIsE4ZCjAhNjl0sZKkMWw9h1xMn7dN5iTNLXUns8J7ht5STL7qXFhtOCwY5Whqrv8mgV&#10;PLWHwvj3r7vnqSw/Zm5fb3aHQqnRsC8eQUTq43/4r73VCm5n8Psl/QC5+A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gUlnFAAAA2wAAAA8AAAAAAAAAAAAAAAAAlwIAAGRycy9k&#10;b3ducmV2LnhtbFBLBQYAAAAABAAEAPUAAACJAwAAAAA=&#10;" fillcolor="#be3a26 [3204]" stroked="f" strokecolor="#4a7ebb" strokeweight="1.5pt">
                <v:shadow opacity="22938f" mv:blur="38100f" offset="0,2pt"/>
                <v:textbox inset=",7.2pt,,7.2pt"/>
              </v:rect>
              <v:rect id="Rectangle 27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85818C6" wp14:editId="46BB4FE7">
              <wp:simplePos x="0" y="0"/>
              <wp:positionH relativeFrom="page">
                <wp:posOffset>685800</wp:posOffset>
              </wp:positionH>
              <wp:positionV relativeFrom="page">
                <wp:posOffset>4114800</wp:posOffset>
              </wp:positionV>
              <wp:extent cx="3200400" cy="1828800"/>
              <wp:effectExtent l="0" t="0" r="0" b="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33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34" name="Rectangle 21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35" name="Rectangle 22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36" name="Rectangle 23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0" o:spid="_x0000_s1026" style="position:absolute;margin-left:54pt;margin-top:324pt;width:252pt;height:2in;z-index:251665408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">
              <v:rect id="Rectangle 21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Yf3HxQAA&#10;ANsAAAAPAAAAZHJzL2Rvd25yZXYueG1sRI9BTwIxFITvJvyH5pF4ky5IUFcK2RA0nkRXAxxfts/t&#10;wvZ101ZY/701IfE4mZlvMvNlb1txIh8axwrGowwEceV0w7WCz4+nm3sQISJrbB2Tgh8KsFwMruaY&#10;a3fmdzqVsRYJwiFHBSbGLpcyVIYshpHriJP35bzFmKSvpfZ4TnDbykmWzaTFhtOCwY5Whqpj+W0V&#10;rNtdYfz2MH29k+X+wb3Vz5tdodT1sC8eQUTq43/40n7RCm6n8Pcl/QC5+A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Vh/cfFAAAA2wAAAA8AAAAAAAAAAAAAAAAAlwIAAGRycy9k&#10;b3ducmV2LnhtbFBLBQYAAAAABAAEAPUAAACJAwAAAAA=&#10;" fillcolor="#be3a26 [3204]" stroked="f" strokecolor="#4a7ebb" strokeweight="1.5pt">
                <v:shadow opacity="22938f" mv:blur="38100f" offset="0,2pt"/>
                <v:textbox inset=",7.2pt,,7.2pt"/>
              </v:rect>
              <v:rect id="Rectangle 22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LVhcxQAA&#10;ANsAAAAPAAAAZHJzL2Rvd25yZXYueG1sRI/NbsIwEITvlXgHa5F6K07/S8CgqGoRJwppBRxX8TZO&#10;G68j20D69rhSpR5HM/ONZjrvbSuO5EPjWMH1KANBXDndcK3g4/316glEiMgaW8ek4IcCzGeDiynm&#10;2p14Q8cy1iJBOOSowMTY5VKGypDFMHIdcfI+nbcYk/S11B5PCW5beZNlD9Jiw2nBYEfPhqrv8mAV&#10;vLS7wvjt193qUZb7sVvXi7ddodTlsC8mICL18T/8115qBbf38Psl/QA5Ow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otWFzFAAAA2wAAAA8AAAAAAAAAAAAAAAAAlwIAAGRycy9k&#10;b3ducmV2LnhtbFBLBQYAAAAABAAEAPUAAACJAwAAAAA=&#10;" fillcolor="#be3a26 [3204]" stroked="f" strokecolor="#4a7ebb" strokeweight="1.5pt">
                <v:shadow opacity="22938f" mv:blur="38100f" offset="0,2pt"/>
                <v:textbox inset=",7.2pt,,7.2pt"/>
              </v:rect>
              <v:rect id="Rectangle 23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SenQwgAA&#10;ANsAAAAPAAAAZHJzL2Rvd25yZXYueG1sRI9Pa8JAFMTvBb/D8oTe6sZog0TXIGIhp0C19PzIPpNg&#10;9m3Ibv7023eFQo/DzPyGOWSzacVIvWssK1ivIhDEpdUNVwq+bh9vOxDOI2tsLZOCH3KQHRcvB0y1&#10;nfiTxquvRICwS1FB7X2XSunKmgy6le2Ig3e3vUEfZF9J3eMU4KaVcRQl0mDDYaHGjs41lY/rYBRs&#10;8aKLAfU3F+c4H6b3cRONd6Vel/NpD8LT7P/Df+1cK9gk8PwSfoA8/g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RJ6dDCAAAA2wAAAA8AAAAAAAAAAAAAAAAAlwIAAGRycy9kb3du&#10;cmV2LnhtbFBLBQYAAAAABAAEAPUAAACGAwAAAAA=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AF520F2" wp14:editId="48FD9717">
              <wp:simplePos x="0" y="0"/>
              <wp:positionH relativeFrom="page">
                <wp:posOffset>3886200</wp:posOffset>
              </wp:positionH>
              <wp:positionV relativeFrom="page">
                <wp:posOffset>2279650</wp:posOffset>
              </wp:positionV>
              <wp:extent cx="3200400" cy="1828800"/>
              <wp:effectExtent l="0" t="6350" r="0" b="635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29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30" name="Rectangle 17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31" name="Rectangle 18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32" name="Rectangle 19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6" o:spid="_x0000_s1026" style="position:absolute;margin-left:306pt;margin-top:179.5pt;width:252pt;height:2in;z-index:251664384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">
              <v:rect id="Rectangle 17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WvvEwgAA&#10;ANsAAAAPAAAAZHJzL2Rvd25yZXYueG1sRE/LTgIxFN2b8A/NJWEnHR9RGChkYsS4EhkIsLyZXqej&#10;09tJW2H4e7owcXly3vNlb1txIh8axwruxhkI4srphmsFu+3qdgIiRGSNrWNScKEAy8XgZo65dmfe&#10;0KmMtUghHHJUYGLscilDZchiGLuOOHFfzluMCfpaao/nFG5beZ9lT9Jiw6nBYEcvhqqf8tcqeG0P&#10;hfH778ePZ1kep+6zflsfCqVGw76YgYjUx3/xn/tdK3hI69OX9APk4go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pa+8TCAAAA2wAAAA8AAAAAAAAAAAAAAAAAlwIAAGRycy9kb3du&#10;cmV2LnhtbFBLBQYAAAAABAAEAPUAAACGAwAAAAA=&#10;" fillcolor="#be3a26 [3204]" stroked="f" strokecolor="#4a7ebb" strokeweight="1.5pt">
                <v:shadow opacity="22938f" mv:blur="38100f" offset="0,2pt"/>
                <v:textbox inset=",7.2pt,,7.2pt"/>
              </v:rect>
              <v:rect id="Rectangle 18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Fl5fxgAA&#10;ANsAAAAPAAAAZHJzL2Rvd25yZXYueG1sRI9PawIxFMTvgt8hPMGbZq2lf7ZGWYoWT7XdFvX42Lxu&#10;tt28LEmq67dvCoUeh5n5DbNY9bYVJ/KhcaxgNs1AEFdON1wreH/bTO5AhIissXVMCi4UYLUcDhaY&#10;a3fmVzqVsRYJwiFHBSbGLpcyVIYshqnriJP34bzFmKSvpfZ4TnDbyqssu5EWG04LBjt6NFR9ld9W&#10;wbo9FMbvP6+fb2V5vHcv9dPuUCg1HvXFA4hIffwP/7W3WsF8Br9f0g+Qy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FFl5fxgAAANsAAAAPAAAAAAAAAAAAAAAAAJcCAABkcnMv&#10;ZG93bnJldi54bWxQSwUGAAAAAAQABAD1AAAAigMAAAAA&#10;" fillcolor="#be3a26 [3204]" stroked="f" strokecolor="#4a7ebb" strokeweight="1.5pt">
                <v:shadow opacity="22938f" mv:blur="38100f" offset="0,2pt"/>
                <v:textbox inset=",7.2pt,,7.2pt"/>
              </v:rect>
              <v:rect id="Rectangle 19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cu/TwgAA&#10;ANsAAAAPAAAAZHJzL2Rvd25yZXYueG1sRI9Pa8JAFMTvQr/D8gq96caoRaJrkGDBU8C09PzIPpNg&#10;9m3Ibv7023eFQo/DzPyGOaazacVIvWssK1ivIhDEpdUNVwq+Pj+WexDOI2tsLZOCH3KQnl4WR0y0&#10;nfhGY+ErESDsElRQe98lUrqyJoNuZTvi4N1tb9AH2VdS9zgFuGllHEXv0mDDYaHGjrKaykcxGAVb&#10;vOh8QP3NeRZfh2k3bqLxrtTb63w+gPA0+//wX/uqFWxieH4JP0Cef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ty79PCAAAA2wAAAA8AAAAAAAAAAAAAAAAAlwIAAGRycy9kb3du&#10;cmV2LnhtbFBLBQYAAAAABAAEAPUAAACGAwAAAAA=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39A2984" wp14:editId="0C3796D5">
              <wp:simplePos x="0" y="0"/>
              <wp:positionH relativeFrom="page">
                <wp:posOffset>685800</wp:posOffset>
              </wp:positionH>
              <wp:positionV relativeFrom="page">
                <wp:posOffset>2279650</wp:posOffset>
              </wp:positionV>
              <wp:extent cx="3200400" cy="1828800"/>
              <wp:effectExtent l="0" t="6350" r="0" b="635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25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26" name="Rectangle 13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27" name="Rectangle 14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28" name="Rectangle 15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54pt;margin-top:179.5pt;width:252pt;height:2in;z-index:251663360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">
              <v:rect id="Rectangle 13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JlD2xQAA&#10;ANsAAAAPAAAAZHJzL2Rvd25yZXYueG1sRI9BawIxFITvBf9DeIK3mq0UbbdGWUornqzdltrjY/O6&#10;Wd28LEnU9d83QqHHYWa+YebL3rbiRD40jhXcjTMQxJXTDdcKPj9ebx9AhIissXVMCi4UYLkY3Mwx&#10;1+7M73QqYy0ShEOOCkyMXS5lqAxZDGPXESfvx3mLMUlfS+3xnOC2lZMsm0qLDacFgx09G6oO5dEq&#10;eGl3hfFf+/vNTJbfj25br952hVKjYV88gYjUx//wX3utFUymcP2SfoBc/A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8mUPbFAAAA2wAAAA8AAAAAAAAAAAAAAAAAlwIAAGRycy9k&#10;b3ducmV2LnhtbFBLBQYAAAAABAAEAPUAAACJAwAAAAA=&#10;" fillcolor="#be3a26 [3204]" stroked="f" strokecolor="#4a7ebb" strokeweight="1.5pt">
                <v:shadow opacity="22938f" mv:blur="38100f" offset="0,2pt"/>
                <v:textbox inset=",7.2pt,,7.2pt"/>
              </v:rect>
              <v:rect id="Rectangle 14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avVtxQAA&#10;ANsAAAAPAAAAZHJzL2Rvd25yZXYueG1sRI9BawIxFITvgv8hPMFbzVaKtlujLKUVT9ZuS+3xsXnd&#10;rG5eliTq9t83hYLHYWa+YRar3rbiTD40jhXcTjIQxJXTDdcKPt5fbu5BhIissXVMCn4owGo5HCww&#10;1+7Cb3QuYy0ShEOOCkyMXS5lqAxZDBPXESfv23mLMUlfS+3xkuC2ldMsm0mLDacFgx09GaqO5ckq&#10;eG73hfGfh7vtXJZfD25Xr1/3hVLjUV88gojUx2v4v73RCqZz+PuSfoBc/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Bq9W3FAAAA2wAAAA8AAAAAAAAAAAAAAAAAlwIAAGRycy9k&#10;b3ducmV2LnhtbFBLBQYAAAAABAAEAPUAAACJAwAAAAA=&#10;" fillcolor="#be3a26 [3204]" stroked="f" strokecolor="#4a7ebb" strokeweight="1.5pt">
                <v:shadow opacity="22938f" mv:blur="38100f" offset="0,2pt"/>
                <v:textbox inset=",7.2pt,,7.2pt"/>
              </v:rect>
              <v:rect id="Rectangle 15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Q07kvgAA&#10;ANsAAAAPAAAAZHJzL2Rvd25yZXYueG1sRE/LisIwFN0L/kO4wuxsah1FqmkRUXAl6AyuL821LTY3&#10;pUkf8/eTxcAsD+d9yCfTiIE6V1tWsIpiEMSF1TWXCr6/LssdCOeRNTaWScEPOciz+eyAqbYj32l4&#10;+FKEEHYpKqi8b1MpXVGRQRfZljhwL9sZ9AF2pdQdjiHcNDKJ4600WHNoqLClU0XF+9EbBZ941rce&#10;9ZNvp+Taj5thHQ8vpT4W03EPwtPk/8V/7qtWkISx4Uv4ATL7B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r0NO5L4AAADbAAAADwAAAAAAAAAAAAAAAACXAgAAZHJzL2Rvd25yZXYu&#10;eG1sUEsFBgAAAAAEAAQA9QAAAIIDAAAAAA==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BA20FBE" wp14:editId="2342C5DD">
              <wp:simplePos x="0" y="0"/>
              <wp:positionH relativeFrom="page">
                <wp:posOffset>3886200</wp:posOffset>
              </wp:positionH>
              <wp:positionV relativeFrom="page">
                <wp:posOffset>457200</wp:posOffset>
              </wp:positionV>
              <wp:extent cx="3200400" cy="1828800"/>
              <wp:effectExtent l="0" t="0" r="0" b="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21" name="Group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22" name="Rectangle 9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23" name="Rectangle 10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24" name="Rectangle 11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8" o:spid="_x0000_s1026" style="position:absolute;margin-left:306pt;margin-top:36pt;width:252pt;height:2in;z-index:251662336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">
              <v:rect id="Rectangle 9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HVb1xQAA&#10;ANsAAAAPAAAAZHJzL2Rvd25yZXYueG1sRI9BSwMxFITvhf6H8ARvNusiWtemZREtnlrdivX42Dw3&#10;WzcvS5K223/fCEKPw8x8w8wWg+3EgXxoHSu4nWQgiGunW24UfG5eb6YgQkTW2DkmBScKsJiPRzMs&#10;tDvyBx2q2IgE4VCgAhNjX0gZakMWw8T1xMn7cd5iTNI3Uns8JrjtZJ5l99Jiy2nBYE/Phurfam8V&#10;vHTb0viv3d3qQVbfj+69Wa63pVLXV0P5BCLSEC/h//abVpDn8Pcl/QA5Pw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AdVvXFAAAA2wAAAA8AAAAAAAAAAAAAAAAAlwIAAGRycy9k&#10;b3ducmV2LnhtbFBLBQYAAAAABAAEAPUAAACJAwAAAAA=&#10;" fillcolor="#be3a26 [3204]" stroked="f" strokecolor="#4a7ebb" strokeweight="1.5pt">
                <v:shadow opacity="22938f" mv:blur="38100f" offset="0,2pt"/>
                <v:textbox inset=",7.2pt,,7.2pt"/>
              </v:rect>
              <v:rect id="Rectangle 10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UfNuxgAA&#10;ANsAAAAPAAAAZHJzL2Rvd25yZXYueG1sRI9PawIxFMTvQr9DeEJvmlVL/2yNshRbPGm7LerxsXnd&#10;bLt5WZJU12/fCIUeh5n5DTNf9rYVR/KhcaxgMs5AEFdON1wr+Hh/Ht2DCBFZY+uYFJwpwHJxNZhj&#10;rt2J3+hYxlokCIccFZgYu1zKUBmyGMauI07ep/MWY5K+ltrjKcFtK6dZdistNpwWDHb0ZKj6Ln+s&#10;glW7L4zffd1s7mR5eHCv9ct2Xyh1PeyLRxCR+vgf/muvtYLpDC5f0g+Qi1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fUfNuxgAAANsAAAAPAAAAAAAAAAAAAAAAAJcCAABkcnMv&#10;ZG93bnJldi54bWxQSwUGAAAAAAQABAD1AAAAigMAAAAA&#10;" fillcolor="#be3a26 [3204]" stroked="f" strokecolor="#4a7ebb" strokeweight="1.5pt">
                <v:shadow opacity="22938f" mv:blur="38100f" offset="0,2pt"/>
                <v:textbox inset=",7.2pt,,7.2pt"/>
              </v:rect>
              <v:rect id="Rectangle 11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DkThwgAA&#10;ANsAAAAPAAAAZHJzL2Rvd25yZXYueG1sRI9Pa8JAFMTvQr/D8gq96cY0FomuQYIFT4JRen5kn0kw&#10;+zZkN3/67buFQo/DzPyG2WezacVIvWssK1ivIhDEpdUNVwrut8/lFoTzyBpby6Tgmxxkh5fFHlNt&#10;J77SWPhKBAi7FBXU3neplK6syaBb2Y44eA/bG/RB9pXUPU4BbloZR9GHNNhwWKixo7ym8lkMRkGC&#10;J30ZUH/xJY/Pw7QZ36PxodTb63zcgfA0+//wX/usFcQJ/H4JP0Aef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4OROHCAAAA2wAAAA8AAAAAAAAAAAAAAAAAlwIAAGRycy9kb3du&#10;cmV2LnhtbFBLBQYAAAAABAAEAPUAAACGAwAAAAA=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3AD80F5" wp14:editId="42391065">
              <wp:simplePos x="0" y="0"/>
              <wp:positionH relativeFrom="page">
                <wp:posOffset>685800</wp:posOffset>
              </wp:positionH>
              <wp:positionV relativeFrom="page">
                <wp:posOffset>457200</wp:posOffset>
              </wp:positionV>
              <wp:extent cx="3200400" cy="1828800"/>
              <wp:effectExtent l="0" t="0" r="0" b="0"/>
              <wp:wrapTight wrapText="bothSides">
                <wp:wrapPolygon edited="0">
                  <wp:start x="-64" y="0"/>
                  <wp:lineTo x="-64" y="788"/>
                  <wp:lineTo x="6043" y="1688"/>
                  <wp:lineTo x="10800" y="1800"/>
                  <wp:lineTo x="10800" y="18000"/>
                  <wp:lineTo x="-64" y="19350"/>
                  <wp:lineTo x="-64" y="21375"/>
                  <wp:lineTo x="21600" y="21375"/>
                  <wp:lineTo x="21600" y="19350"/>
                  <wp:lineTo x="10800" y="18000"/>
                  <wp:lineTo x="10800" y="1800"/>
                  <wp:lineTo x="12086" y="1688"/>
                  <wp:lineTo x="14271" y="675"/>
                  <wp:lineTo x="14271" y="0"/>
                  <wp:lineTo x="-64" y="0"/>
                </wp:wrapPolygon>
              </wp:wrapTight>
              <wp:docPr id="1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00400" cy="1828800"/>
                        <a:chOff x="1080" y="720"/>
                        <a:chExt cx="5040" cy="2880"/>
                      </a:xfrm>
                    </wpg:grpSpPr>
                    <wps:wsp>
                      <wps:cNvPr id="18" name="Rectangle 3"/>
                      <wps:cNvSpPr>
                        <a:spLocks noChangeArrowheads="1"/>
                      </wps:cNvSpPr>
                      <wps:spPr bwMode="auto">
                        <a:xfrm>
                          <a:off x="1080" y="720"/>
                          <a:ext cx="3312" cy="10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19" name="Rectangle 4"/>
                      <wps:cNvSpPr>
                        <a:spLocks noChangeArrowheads="1"/>
                      </wps:cNvSpPr>
                      <wps:spPr bwMode="auto">
                        <a:xfrm>
                          <a:off x="1080" y="3319"/>
                          <a:ext cx="3312" cy="28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20" name="Rectangle 5"/>
                      <wps:cNvSpPr>
                        <a:spLocks noChangeArrowheads="1"/>
                      </wps:cNvSpPr>
                      <wps:spPr bwMode="auto">
                        <a:xfrm>
                          <a:off x="4392" y="3319"/>
                          <a:ext cx="1728" cy="281"/>
                        </a:xfrm>
                        <a:prstGeom prst="rect">
                          <a:avLst/>
                        </a:prstGeom>
                        <a:solidFill>
                          <a:srgbClr val="58595B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" o:spid="_x0000_s1026" style="position:absolute;margin-left:54pt;margin-top:36pt;width:252pt;height:2in;z-index:251661312;mso-position-horizontal-relative:page;mso-position-vertical-relative:page" coordorigin="1080,720" coordsize="5040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">
              <v:rect id="Rectangle 3" o:spid="_x0000_s1027" style="position:absolute;left:1080;top:720;width:3312;height:1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mauixQAA&#10;ANsAAAAPAAAAZHJzL2Rvd25yZXYueG1sRI9BT8MwDIXvSPyHyEjcWMqEBpRlUzUNtNOAghhHqzFN&#10;WeNUSbaVf48PSNxsvef3Ps+Xo+/VkWLqAhu4nhSgiJtgO24NvL89Xt2BShnZYh+YDPxQguXi/GyO&#10;pQ0nfqVjnVslIZxKNOByHkqtU+PIY5qEgVi0rxA9Zlljq23Ek4T7Xk+LYqY9diwNDgdaOWr29cEb&#10;WPe7ysWP75vtra4/78NL+/S8q4y5vBirB1CZxvxv/rveWMEXWPlFBtCL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+Zq6LFAAAA2wAAAA8AAAAAAAAAAAAAAAAAlwIAAGRycy9k&#10;b3ducmV2LnhtbFBLBQYAAAAABAAEAPUAAACJAwAAAAA=&#10;" fillcolor="#be3a26 [3204]" stroked="f" strokecolor="#4a7ebb" strokeweight="1.5pt">
                <v:shadow opacity="22938f" mv:blur="38100f" offset="0,2pt"/>
                <v:textbox inset=",7.2pt,,7.2pt"/>
              </v:rect>
              <v:rect id="Rectangle 4" o:spid="_x0000_s1028" style="position:absolute;left:1080;top:3319;width:3312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1Q45wwAA&#10;ANsAAAAPAAAAZHJzL2Rvd25yZXYueG1sRE9NTwIxEL2T+B+aMfEmXYlRWChkQ5R4Ql2McJxsx+3C&#10;drppCyz/3pqYcJuX9zmzRW9bcSIfGscKHoYZCOLK6YZrBV+b1/sxiBCRNbaOScGFAizmN4MZ5tqd&#10;+ZNOZaxFCuGQowITY5dLGSpDFsPQdcSJ+3HeYkzQ11J7PKdw28pRlj1Jiw2nBoMdLQ1Vh/JoFby0&#10;28L47/3j+lmWu4n7qFfv20Kpu9u+mIKI1Mer+N/9ptP8Cfz9kg6Q8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w1Q45wwAAANsAAAAPAAAAAAAAAAAAAAAAAJcCAABkcnMvZG93&#10;bnJldi54bWxQSwUGAAAAAAQABAD1AAAAhwMAAAAA&#10;" fillcolor="#be3a26 [3204]" stroked="f" strokecolor="#4a7ebb" strokeweight="1.5pt">
                <v:shadow opacity="22938f" mv:blur="38100f" offset="0,2pt"/>
                <v:textbox inset=",7.2pt,,7.2pt"/>
              </v:rect>
              <v:rect id="Rectangle 5" o:spid="_x0000_s1029" style="position:absolute;left:4392;top:3319;width:1728;height:28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NULivgAA&#10;ANsAAAAPAAAAZHJzL2Rvd25yZXYueG1sRE/LisIwFN0L/kO4wuxsah1FqmkRUXAl6AyuL821LTY3&#10;pUkf8/eTxcAsD+d9yCfTiIE6V1tWsIpiEMSF1TWXCr6/LssdCOeRNTaWScEPOciz+eyAqbYj32l4&#10;+FKEEHYpKqi8b1MpXVGRQRfZljhwL9sZ9AF2pdQdjiHcNDKJ4600WHNoqLClU0XF+9EbBZ941rce&#10;9ZNvp+Taj5thHQ8vpT4W03EPwtPk/8V/7qtWkIT14Uv4ATL7B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UTVC4r4AAADbAAAADwAAAAAAAAAAAAAAAACXAgAAZHJzL2Rvd25yZXYu&#10;eG1sUEsFBgAAAAAEAAQA9QAAAIIDAAAAAA==&#10;" fillcolor="#58595b" stroked="f" strokecolor="#4a7ebb" strokeweight="1.5pt">
                <v:shadow opacity="22938f" mv:blur="38100f" offset="0,2pt"/>
                <v:textbox inset=",7.2pt,,7.2pt"/>
              </v:rect>
              <w10:wrap type="tight" anchorx="page" anchory="page"/>
            </v:group>
          </w:pict>
        </mc:Fallback>
      </mc:AlternateContent>
    </w:r>
  </w:p>
  <w:bookmarkEnd w:id="1"/>
  <w:bookmarkEnd w:id="2"/>
  <w:bookmarkEnd w:id="3"/>
  <w:bookmarkEnd w:id="4"/>
  <w:bookmarkEnd w:id="5"/>
  <w:bookmarkEnd w:id="6"/>
  <w:bookmarkEnd w:id="7"/>
  <w:bookmarkEnd w:id="8"/>
  <w:bookmarkEnd w:id="9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60DC8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penInPublishingView" w:val="0"/>
    <w:docVar w:name="ShowStaticGuides" w:val="1"/>
  </w:docVars>
  <w:rsids>
    <w:rsidRoot w:val="00D03677"/>
    <w:rsid w:val="001736AC"/>
    <w:rsid w:val="001A11DB"/>
    <w:rsid w:val="001D56B4"/>
    <w:rsid w:val="0022216C"/>
    <w:rsid w:val="00285406"/>
    <w:rsid w:val="002A5012"/>
    <w:rsid w:val="00323209"/>
    <w:rsid w:val="00370F9A"/>
    <w:rsid w:val="003C0CB5"/>
    <w:rsid w:val="004531F5"/>
    <w:rsid w:val="00483F53"/>
    <w:rsid w:val="004A4075"/>
    <w:rsid w:val="00512063"/>
    <w:rsid w:val="00610C52"/>
    <w:rsid w:val="0066364B"/>
    <w:rsid w:val="006D66DF"/>
    <w:rsid w:val="007502F6"/>
    <w:rsid w:val="007C60B2"/>
    <w:rsid w:val="00826AB7"/>
    <w:rsid w:val="00940E64"/>
    <w:rsid w:val="00973838"/>
    <w:rsid w:val="00991227"/>
    <w:rsid w:val="00997587"/>
    <w:rsid w:val="009D4632"/>
    <w:rsid w:val="009F5AC6"/>
    <w:rsid w:val="00A762A7"/>
    <w:rsid w:val="00A87C24"/>
    <w:rsid w:val="00AB3ACC"/>
    <w:rsid w:val="00B90A14"/>
    <w:rsid w:val="00BD3D12"/>
    <w:rsid w:val="00BF3B03"/>
    <w:rsid w:val="00C85015"/>
    <w:rsid w:val="00CE4AE8"/>
    <w:rsid w:val="00CF20AB"/>
    <w:rsid w:val="00D03677"/>
    <w:rsid w:val="00DA19E9"/>
    <w:rsid w:val="00DB5F5A"/>
    <w:rsid w:val="00DC2923"/>
    <w:rsid w:val="00DE3B94"/>
    <w:rsid w:val="00DF03D6"/>
    <w:rsid w:val="00E16BC1"/>
    <w:rsid w:val="00EE59F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6B70A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06A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639CC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39CC"/>
  </w:style>
  <w:style w:type="paragraph" w:styleId="Footer">
    <w:name w:val="footer"/>
    <w:basedOn w:val="Normal"/>
    <w:link w:val="FooterChar"/>
    <w:uiPriority w:val="99"/>
    <w:semiHidden/>
    <w:unhideWhenUsed/>
    <w:rsid w:val="00B639C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39CC"/>
  </w:style>
  <w:style w:type="paragraph" w:customStyle="1" w:styleId="Organization">
    <w:name w:val="Organization"/>
    <w:basedOn w:val="Normal"/>
    <w:qFormat/>
    <w:rsid w:val="00940E64"/>
    <w:pPr>
      <w:spacing w:after="0"/>
    </w:pPr>
    <w:rPr>
      <w:b/>
      <w:color w:val="BE3A26" w:themeColor="accent1"/>
    </w:rPr>
  </w:style>
  <w:style w:type="paragraph" w:customStyle="1" w:styleId="Name">
    <w:name w:val="Name"/>
    <w:basedOn w:val="Normal"/>
    <w:qFormat/>
    <w:rsid w:val="00973838"/>
    <w:pPr>
      <w:spacing w:after="0"/>
    </w:pPr>
    <w:rPr>
      <w:b/>
      <w:color w:val="BE3A26" w:themeColor="accent1"/>
      <w:sz w:val="28"/>
    </w:rPr>
  </w:style>
  <w:style w:type="paragraph" w:customStyle="1" w:styleId="ContactDetails">
    <w:name w:val="Contact Details"/>
    <w:basedOn w:val="Normal"/>
    <w:qFormat/>
    <w:rsid w:val="00973838"/>
    <w:pPr>
      <w:spacing w:after="0"/>
      <w:jc w:val="right"/>
    </w:pPr>
    <w:rPr>
      <w:color w:val="58595B" w:themeColor="text2"/>
      <w:sz w:val="16"/>
    </w:rPr>
  </w:style>
  <w:style w:type="paragraph" w:customStyle="1" w:styleId="AddressDetails">
    <w:name w:val="Address Details"/>
    <w:basedOn w:val="ContactDetails"/>
    <w:qFormat/>
    <w:rsid w:val="00323209"/>
    <w:pPr>
      <w:jc w:val="left"/>
    </w:pPr>
  </w:style>
  <w:style w:type="paragraph" w:customStyle="1" w:styleId="JobTitle">
    <w:name w:val="Job Title"/>
    <w:basedOn w:val="Normal"/>
    <w:qFormat/>
    <w:rsid w:val="00973838"/>
    <w:pPr>
      <w:spacing w:after="0"/>
    </w:pPr>
    <w:rPr>
      <w:color w:val="58595B" w:themeColor="text2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06A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639CC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39CC"/>
  </w:style>
  <w:style w:type="paragraph" w:styleId="Footer">
    <w:name w:val="footer"/>
    <w:basedOn w:val="Normal"/>
    <w:link w:val="FooterChar"/>
    <w:uiPriority w:val="99"/>
    <w:semiHidden/>
    <w:unhideWhenUsed/>
    <w:rsid w:val="00B639C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39CC"/>
  </w:style>
  <w:style w:type="paragraph" w:customStyle="1" w:styleId="Organization">
    <w:name w:val="Organization"/>
    <w:basedOn w:val="Normal"/>
    <w:qFormat/>
    <w:rsid w:val="00940E64"/>
    <w:pPr>
      <w:spacing w:after="0"/>
    </w:pPr>
    <w:rPr>
      <w:b/>
      <w:color w:val="BE3A26" w:themeColor="accent1"/>
    </w:rPr>
  </w:style>
  <w:style w:type="paragraph" w:customStyle="1" w:styleId="Name">
    <w:name w:val="Name"/>
    <w:basedOn w:val="Normal"/>
    <w:qFormat/>
    <w:rsid w:val="00973838"/>
    <w:pPr>
      <w:spacing w:after="0"/>
    </w:pPr>
    <w:rPr>
      <w:b/>
      <w:color w:val="BE3A26" w:themeColor="accent1"/>
      <w:sz w:val="28"/>
    </w:rPr>
  </w:style>
  <w:style w:type="paragraph" w:customStyle="1" w:styleId="ContactDetails">
    <w:name w:val="Contact Details"/>
    <w:basedOn w:val="Normal"/>
    <w:qFormat/>
    <w:rsid w:val="00973838"/>
    <w:pPr>
      <w:spacing w:after="0"/>
      <w:jc w:val="right"/>
    </w:pPr>
    <w:rPr>
      <w:color w:val="58595B" w:themeColor="text2"/>
      <w:sz w:val="16"/>
    </w:rPr>
  </w:style>
  <w:style w:type="paragraph" w:customStyle="1" w:styleId="AddressDetails">
    <w:name w:val="Address Details"/>
    <w:basedOn w:val="ContactDetails"/>
    <w:qFormat/>
    <w:rsid w:val="00323209"/>
    <w:pPr>
      <w:jc w:val="left"/>
    </w:pPr>
  </w:style>
  <w:style w:type="paragraph" w:customStyle="1" w:styleId="JobTitle">
    <w:name w:val="Job Title"/>
    <w:basedOn w:val="Normal"/>
    <w:qFormat/>
    <w:rsid w:val="00973838"/>
    <w:pPr>
      <w:spacing w:after="0"/>
    </w:pPr>
    <w:rPr>
      <w:color w:val="58595B" w:themeColor="text2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elen%20HD%201:Applications:Microsoft%20Office%202011:Office:Media:Templates:Publishing%20Layout%20View:Business%20Cards:Insignia%20Business%20Card.dotx" TargetMode="External"/></Relationships>
</file>

<file path=word/theme/theme1.xml><?xml version="1.0" encoding="utf-8"?>
<a:theme xmlns:a="http://schemas.openxmlformats.org/drawingml/2006/main" name="Insignia Business Card">
  <a:themeElements>
    <a:clrScheme name="Insignia Business Card">
      <a:dk1>
        <a:sysClr val="windowText" lastClr="000000"/>
      </a:dk1>
      <a:lt1>
        <a:sysClr val="window" lastClr="FFFFFF"/>
      </a:lt1>
      <a:dk2>
        <a:srgbClr val="58595B"/>
      </a:dk2>
      <a:lt2>
        <a:srgbClr val="C6C8CA"/>
      </a:lt2>
      <a:accent1>
        <a:srgbClr val="BE3A26"/>
      </a:accent1>
      <a:accent2>
        <a:srgbClr val="C6503D"/>
      </a:accent2>
      <a:accent3>
        <a:srgbClr val="92B948"/>
      </a:accent3>
      <a:accent4>
        <a:srgbClr val="C5DE91"/>
      </a:accent4>
      <a:accent5>
        <a:srgbClr val="9A9ACC"/>
      </a:accent5>
      <a:accent6>
        <a:srgbClr val="3B4A9F"/>
      </a:accent6>
      <a:hlink>
        <a:srgbClr val="F47721"/>
      </a:hlink>
      <a:folHlink>
        <a:srgbClr val="FAAF4C"/>
      </a:folHlink>
    </a:clrScheme>
    <a:fontScheme name="Insignia Business Card">
      <a:majorFont>
        <a:latin typeface="Corbel"/>
        <a:ea typeface=""/>
        <a:cs typeface=""/>
        <a:font script="Jpan" typeface="メイリオ"/>
      </a:majorFont>
      <a:minorFont>
        <a:latin typeface="Corbel"/>
        <a:ea typeface=""/>
        <a:cs typeface=""/>
        <a:font script="Jpan" typeface="メイリオ"/>
      </a:minorFont>
    </a:fontScheme>
    <a:fmtScheme name="Insignia Business Card">
      <a:fillStyleLst>
        <a:solidFill>
          <a:schemeClr val="phClr"/>
        </a:solidFill>
        <a:solidFill>
          <a:schemeClr val="phClr">
            <a:alpha val="50000"/>
          </a:schemeClr>
        </a:solidFill>
        <a:gradFill rotWithShape="1">
          <a:gsLst>
            <a:gs pos="0">
              <a:schemeClr val="phClr">
                <a:shade val="30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4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88900" dist="63500" dir="3000000" algn="br" rotWithShape="0">
              <a:srgbClr val="000000">
                <a:alpha val="35000"/>
              </a:srgbClr>
            </a:outerShdw>
          </a:effectLst>
        </a:effectStyle>
        <a:effectStyle>
          <a:effectLst>
            <a:innerShdw blurRad="50800" dist="25400" dir="6600000">
              <a:srgbClr val="000000">
                <a:alpha val="50000"/>
              </a:srgbClr>
            </a:innerShdw>
            <a:reflection blurRad="12700" stA="26000" endPos="28000" dist="38100" dir="5400000" sy="-100000" rotWithShape="0"/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atMod val="140000"/>
                <a:lumMod val="105000"/>
              </a:schemeClr>
            </a:gs>
            <a:gs pos="100000">
              <a:schemeClr val="phClr">
                <a:shade val="20000"/>
                <a:satMod val="250000"/>
                <a:lumMod val="110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Insignia Business Card.dotx</Template>
  <TotalTime>4</TotalTime>
  <Pages>1</Pages>
  <Words>7</Words>
  <Characters>46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Pryor</dc:creator>
  <cp:keywords/>
  <dc:description/>
  <cp:lastModifiedBy>Helen Pryor</cp:lastModifiedBy>
  <cp:revision>2</cp:revision>
  <dcterms:created xsi:type="dcterms:W3CDTF">2011-03-15T15:42:00Z</dcterms:created>
  <dcterms:modified xsi:type="dcterms:W3CDTF">2011-03-15T15:42:00Z</dcterms:modified>
  <cp:category/>
</cp:coreProperties>
</file>